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4D09A" w14:textId="77777777" w:rsidR="00297427" w:rsidRPr="009739D1" w:rsidRDefault="003E4F7E" w:rsidP="00AA3D46">
      <w:pPr>
        <w:jc w:val="center"/>
        <w:rPr>
          <w:sz w:val="22"/>
          <w:szCs w:val="22"/>
        </w:rPr>
      </w:pPr>
      <w:r w:rsidRPr="009739D1">
        <w:rPr>
          <w:noProof/>
          <w:color w:val="FF0000"/>
          <w:sz w:val="22"/>
        </w:rPr>
        <w:drawing>
          <wp:inline distT="0" distB="0" distL="0" distR="0" wp14:anchorId="1C068B30" wp14:editId="4216665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9935A0B" w14:textId="77777777" w:rsidR="00297427" w:rsidRPr="009739D1" w:rsidRDefault="00297427" w:rsidP="00F1450E">
      <w:pPr>
        <w:pStyle w:val="Heading1"/>
      </w:pPr>
      <w:r w:rsidRPr="009739D1">
        <w:t>WATER UTILITY TARIFF</w:t>
      </w:r>
    </w:p>
    <w:p w14:paraId="04F23762" w14:textId="69F67C4A" w:rsidR="00297427" w:rsidRPr="006719FF" w:rsidRDefault="00994304" w:rsidP="00F1450E">
      <w:pPr>
        <w:pStyle w:val="Heading1"/>
        <w:rPr>
          <w:b w:val="0"/>
          <w:bCs w:val="0"/>
        </w:rPr>
      </w:pPr>
      <w:r w:rsidRPr="009739D1">
        <w:t xml:space="preserve">Docket Number </w:t>
      </w:r>
      <w:r w:rsidR="00503EBD" w:rsidRPr="006719FF">
        <w:rPr>
          <w:b w:val="0"/>
          <w:bCs w:val="0"/>
        </w:rPr>
        <w:t>51607</w:t>
      </w:r>
    </w:p>
    <w:p w14:paraId="5B4366D8" w14:textId="77777777" w:rsidR="00994304" w:rsidRPr="006719FF" w:rsidRDefault="00994304" w:rsidP="00AA3D46">
      <w:pPr>
        <w:rPr>
          <w:sz w:val="22"/>
          <w:szCs w:val="22"/>
          <w:u w:val="single"/>
        </w:rPr>
      </w:pPr>
    </w:p>
    <w:p w14:paraId="43CD47CE" w14:textId="77777777" w:rsidR="00994304" w:rsidRPr="006719FF" w:rsidRDefault="00994304" w:rsidP="00AA3D46">
      <w:pPr>
        <w:rPr>
          <w:sz w:val="22"/>
          <w:szCs w:val="22"/>
          <w:u w:val="single"/>
        </w:rPr>
      </w:pPr>
    </w:p>
    <w:p w14:paraId="354893C9" w14:textId="393C92AC" w:rsidR="006F1035" w:rsidRPr="006719FF" w:rsidRDefault="00503EBD" w:rsidP="00AA3D46">
      <w:pPr>
        <w:tabs>
          <w:tab w:val="right" w:pos="9532"/>
        </w:tabs>
        <w:rPr>
          <w:sz w:val="22"/>
          <w:szCs w:val="22"/>
          <w:u w:val="single"/>
        </w:rPr>
      </w:pPr>
      <w:r w:rsidRPr="006719FF">
        <w:rPr>
          <w:sz w:val="22"/>
          <w:szCs w:val="22"/>
          <w:u w:val="single"/>
        </w:rPr>
        <w:t>Wood Acres Properties, LLC</w:t>
      </w:r>
      <w:r w:rsidR="00297427" w:rsidRPr="006719FF">
        <w:rPr>
          <w:sz w:val="22"/>
          <w:szCs w:val="22"/>
        </w:rPr>
        <w:tab/>
      </w:r>
      <w:r w:rsidRPr="006719FF">
        <w:rPr>
          <w:sz w:val="22"/>
          <w:szCs w:val="22"/>
          <w:u w:val="single"/>
        </w:rPr>
        <w:t>13121 Louetta Rd #1430</w:t>
      </w:r>
    </w:p>
    <w:p w14:paraId="3C5A59B7" w14:textId="77777777" w:rsidR="006F1035" w:rsidRPr="006719FF" w:rsidRDefault="006F1035" w:rsidP="00AA3D46">
      <w:pPr>
        <w:tabs>
          <w:tab w:val="right" w:pos="9532"/>
        </w:tabs>
        <w:rPr>
          <w:sz w:val="18"/>
          <w:szCs w:val="18"/>
        </w:rPr>
      </w:pPr>
      <w:r w:rsidRPr="006719FF">
        <w:rPr>
          <w:sz w:val="18"/>
          <w:szCs w:val="18"/>
        </w:rPr>
        <w:t>(Utility Name)</w:t>
      </w:r>
      <w:r w:rsidRPr="006719FF">
        <w:rPr>
          <w:sz w:val="18"/>
          <w:szCs w:val="18"/>
        </w:rPr>
        <w:tab/>
        <w:t>(Business Address)</w:t>
      </w:r>
    </w:p>
    <w:p w14:paraId="71309732" w14:textId="77777777" w:rsidR="006F1035" w:rsidRPr="006719FF" w:rsidRDefault="006F1035" w:rsidP="00AA3D46">
      <w:pPr>
        <w:rPr>
          <w:sz w:val="22"/>
          <w:szCs w:val="22"/>
        </w:rPr>
      </w:pPr>
    </w:p>
    <w:p w14:paraId="70255192" w14:textId="7FCF5B9E" w:rsidR="006F1035" w:rsidRPr="006719FF" w:rsidRDefault="00503EBD" w:rsidP="00AA3D46">
      <w:pPr>
        <w:tabs>
          <w:tab w:val="right" w:pos="9532"/>
        </w:tabs>
        <w:rPr>
          <w:sz w:val="22"/>
          <w:szCs w:val="22"/>
        </w:rPr>
      </w:pPr>
      <w:r w:rsidRPr="006719FF">
        <w:rPr>
          <w:sz w:val="22"/>
          <w:szCs w:val="22"/>
          <w:u w:val="single"/>
        </w:rPr>
        <w:t>Cypress, TX 77429</w:t>
      </w:r>
      <w:r w:rsidR="006F1035" w:rsidRPr="006719FF">
        <w:rPr>
          <w:sz w:val="22"/>
          <w:szCs w:val="22"/>
        </w:rPr>
        <w:tab/>
      </w:r>
      <w:r w:rsidRPr="006719FF">
        <w:rPr>
          <w:sz w:val="22"/>
          <w:szCs w:val="22"/>
          <w:u w:val="single"/>
        </w:rPr>
        <w:t>832-878-2009</w:t>
      </w:r>
    </w:p>
    <w:p w14:paraId="62B74A58" w14:textId="77777777" w:rsidR="006F1035" w:rsidRPr="006719FF" w:rsidRDefault="006F1035" w:rsidP="00AA3D46">
      <w:pPr>
        <w:tabs>
          <w:tab w:val="right" w:pos="9532"/>
        </w:tabs>
        <w:rPr>
          <w:sz w:val="18"/>
          <w:szCs w:val="18"/>
        </w:rPr>
      </w:pPr>
      <w:r w:rsidRPr="006719FF">
        <w:rPr>
          <w:sz w:val="18"/>
          <w:szCs w:val="18"/>
        </w:rPr>
        <w:t>(City, State, Zip Code)</w:t>
      </w:r>
      <w:r w:rsidRPr="006719FF">
        <w:rPr>
          <w:sz w:val="18"/>
          <w:szCs w:val="18"/>
        </w:rPr>
        <w:tab/>
        <w:t>(Area Code/Telephone)</w:t>
      </w:r>
    </w:p>
    <w:p w14:paraId="2CABF8FF" w14:textId="77777777" w:rsidR="00297427" w:rsidRPr="006719FF" w:rsidRDefault="00297427" w:rsidP="00AA3D46">
      <w:pPr>
        <w:tabs>
          <w:tab w:val="right" w:pos="9360"/>
        </w:tabs>
        <w:rPr>
          <w:sz w:val="22"/>
          <w:szCs w:val="22"/>
        </w:rPr>
      </w:pPr>
    </w:p>
    <w:p w14:paraId="5C7C1F1C" w14:textId="77777777" w:rsidR="00297427" w:rsidRPr="006719FF" w:rsidRDefault="00297427" w:rsidP="00AA3D46">
      <w:pPr>
        <w:rPr>
          <w:sz w:val="22"/>
          <w:szCs w:val="22"/>
        </w:rPr>
      </w:pPr>
      <w:r w:rsidRPr="006719FF">
        <w:rPr>
          <w:sz w:val="22"/>
          <w:szCs w:val="22"/>
        </w:rPr>
        <w:t>This tariff is effective for utility operations under the following Certificate of Convenience and Necessity:</w:t>
      </w:r>
    </w:p>
    <w:p w14:paraId="20C25229" w14:textId="77777777" w:rsidR="00297427" w:rsidRPr="006719FF" w:rsidRDefault="00297427" w:rsidP="00AA3D46">
      <w:pPr>
        <w:rPr>
          <w:sz w:val="22"/>
          <w:szCs w:val="22"/>
          <w:u w:val="single"/>
        </w:rPr>
      </w:pPr>
    </w:p>
    <w:p w14:paraId="59D6B254" w14:textId="0E1E694D" w:rsidR="00297427" w:rsidRPr="006719FF" w:rsidRDefault="00503EBD" w:rsidP="00AA3D46">
      <w:pPr>
        <w:rPr>
          <w:sz w:val="22"/>
          <w:szCs w:val="22"/>
          <w:u w:val="single"/>
        </w:rPr>
      </w:pPr>
      <w:r w:rsidRPr="006719FF">
        <w:rPr>
          <w:sz w:val="22"/>
          <w:szCs w:val="22"/>
          <w:u w:val="single"/>
        </w:rPr>
        <w:t>13296</w:t>
      </w:r>
    </w:p>
    <w:p w14:paraId="1C842CA4" w14:textId="77777777" w:rsidR="003701D6" w:rsidRPr="006719FF" w:rsidRDefault="003701D6" w:rsidP="00AA3D46">
      <w:pPr>
        <w:rPr>
          <w:sz w:val="22"/>
          <w:szCs w:val="22"/>
        </w:rPr>
      </w:pPr>
    </w:p>
    <w:p w14:paraId="15B1472E" w14:textId="77777777" w:rsidR="00297427" w:rsidRPr="006719FF" w:rsidRDefault="00297427" w:rsidP="00AA3D46">
      <w:pPr>
        <w:rPr>
          <w:sz w:val="22"/>
          <w:szCs w:val="22"/>
        </w:rPr>
      </w:pPr>
      <w:r w:rsidRPr="006719FF">
        <w:rPr>
          <w:sz w:val="22"/>
          <w:szCs w:val="22"/>
        </w:rPr>
        <w:t>This tariff is effective in the following count</w:t>
      </w:r>
      <w:r w:rsidR="003701D6" w:rsidRPr="006719FF">
        <w:rPr>
          <w:sz w:val="22"/>
          <w:szCs w:val="22"/>
        </w:rPr>
        <w:t>y(</w:t>
      </w:r>
      <w:r w:rsidRPr="006719FF">
        <w:rPr>
          <w:sz w:val="22"/>
          <w:szCs w:val="22"/>
        </w:rPr>
        <w:t>ies</w:t>
      </w:r>
      <w:r w:rsidR="003701D6" w:rsidRPr="006719FF">
        <w:rPr>
          <w:sz w:val="22"/>
          <w:szCs w:val="22"/>
        </w:rPr>
        <w:t>)</w:t>
      </w:r>
      <w:r w:rsidRPr="006719FF">
        <w:rPr>
          <w:sz w:val="22"/>
          <w:szCs w:val="22"/>
        </w:rPr>
        <w:t>:</w:t>
      </w:r>
    </w:p>
    <w:p w14:paraId="4D045AA5" w14:textId="77777777" w:rsidR="00297427" w:rsidRPr="006719FF" w:rsidRDefault="00297427" w:rsidP="00AA3D46">
      <w:pPr>
        <w:rPr>
          <w:sz w:val="22"/>
          <w:szCs w:val="22"/>
          <w:u w:val="single"/>
        </w:rPr>
      </w:pPr>
    </w:p>
    <w:p w14:paraId="3B1648DA" w14:textId="4FDA1C92" w:rsidR="00297427" w:rsidRPr="006719FF" w:rsidRDefault="00503EBD" w:rsidP="00AA3D46">
      <w:pPr>
        <w:rPr>
          <w:sz w:val="22"/>
          <w:szCs w:val="22"/>
          <w:u w:val="single"/>
        </w:rPr>
      </w:pPr>
      <w:r w:rsidRPr="006719FF">
        <w:rPr>
          <w:sz w:val="22"/>
          <w:szCs w:val="22"/>
          <w:u w:val="single"/>
        </w:rPr>
        <w:t>Montgomery</w:t>
      </w:r>
    </w:p>
    <w:p w14:paraId="60F5B606" w14:textId="77777777" w:rsidR="003701D6" w:rsidRPr="006719FF" w:rsidRDefault="003701D6" w:rsidP="00AA3D46">
      <w:pPr>
        <w:rPr>
          <w:sz w:val="22"/>
          <w:szCs w:val="22"/>
        </w:rPr>
      </w:pPr>
    </w:p>
    <w:p w14:paraId="4D54F46C" w14:textId="77777777" w:rsidR="00F1450E" w:rsidRPr="006719FF" w:rsidRDefault="00F1450E" w:rsidP="00F1450E">
      <w:pPr>
        <w:rPr>
          <w:sz w:val="22"/>
          <w:szCs w:val="22"/>
        </w:rPr>
      </w:pPr>
      <w:r w:rsidRPr="006719FF">
        <w:rPr>
          <w:sz w:val="22"/>
          <w:szCs w:val="22"/>
        </w:rPr>
        <w:t>This tariff is effective in the following cities or unincorporated towns (if any):</w:t>
      </w:r>
    </w:p>
    <w:p w14:paraId="4F31B0D2" w14:textId="77777777" w:rsidR="00F1450E" w:rsidRPr="006719FF" w:rsidRDefault="00F1450E" w:rsidP="00F1450E">
      <w:pPr>
        <w:rPr>
          <w:sz w:val="22"/>
          <w:szCs w:val="22"/>
        </w:rPr>
      </w:pPr>
    </w:p>
    <w:p w14:paraId="40593D1C" w14:textId="0658FC19" w:rsidR="00F1450E" w:rsidRPr="006719FF" w:rsidRDefault="0078775C" w:rsidP="00F1450E">
      <w:pPr>
        <w:rPr>
          <w:sz w:val="22"/>
          <w:szCs w:val="22"/>
        </w:rPr>
      </w:pPr>
      <w:r w:rsidRPr="006719FF">
        <w:rPr>
          <w:sz w:val="22"/>
          <w:szCs w:val="22"/>
          <w:u w:val="single"/>
        </w:rPr>
        <w:t>None</w:t>
      </w:r>
    </w:p>
    <w:p w14:paraId="3A8A2653" w14:textId="77777777" w:rsidR="00F1450E" w:rsidRPr="006719FF" w:rsidRDefault="00F1450E" w:rsidP="00AA3D46">
      <w:pPr>
        <w:rPr>
          <w:sz w:val="22"/>
          <w:szCs w:val="22"/>
        </w:rPr>
      </w:pPr>
    </w:p>
    <w:p w14:paraId="60ED1F1C" w14:textId="77777777" w:rsidR="00297427" w:rsidRPr="006719FF" w:rsidRDefault="00297427" w:rsidP="00AA3D46">
      <w:pPr>
        <w:rPr>
          <w:sz w:val="22"/>
          <w:szCs w:val="22"/>
        </w:rPr>
      </w:pPr>
      <w:r w:rsidRPr="006719FF">
        <w:rPr>
          <w:sz w:val="22"/>
          <w:szCs w:val="22"/>
        </w:rPr>
        <w:t>This tariff is effective in the following subdivisions or systems:</w:t>
      </w:r>
    </w:p>
    <w:p w14:paraId="03CF50AA" w14:textId="77777777" w:rsidR="00100A10" w:rsidRPr="006719FF" w:rsidRDefault="00100A10" w:rsidP="00AA3D46">
      <w:pPr>
        <w:rPr>
          <w:sz w:val="22"/>
          <w:szCs w:val="22"/>
        </w:rPr>
      </w:pPr>
    </w:p>
    <w:p w14:paraId="435634EB" w14:textId="69B867C0" w:rsidR="00E87F86" w:rsidRPr="006719FF" w:rsidRDefault="00503EBD" w:rsidP="00AA3D46">
      <w:pPr>
        <w:rPr>
          <w:sz w:val="22"/>
          <w:szCs w:val="22"/>
        </w:rPr>
      </w:pPr>
      <w:r w:rsidRPr="006719FF">
        <w:rPr>
          <w:sz w:val="22"/>
          <w:szCs w:val="22"/>
          <w:u w:val="single"/>
        </w:rPr>
        <w:t>Wood Acres M</w:t>
      </w:r>
      <w:r w:rsidR="0078775C" w:rsidRPr="006719FF">
        <w:rPr>
          <w:sz w:val="22"/>
          <w:szCs w:val="22"/>
          <w:u w:val="single"/>
        </w:rPr>
        <w:t>obile Home Park</w:t>
      </w:r>
      <w:r w:rsidRPr="006719FF">
        <w:rPr>
          <w:sz w:val="22"/>
          <w:szCs w:val="22"/>
          <w:u w:val="single"/>
        </w:rPr>
        <w:t xml:space="preserve"> PWS ID: TX1700426</w:t>
      </w:r>
    </w:p>
    <w:p w14:paraId="5D38E6D3" w14:textId="77777777" w:rsidR="00E2134C" w:rsidRPr="006719FF" w:rsidRDefault="00E2134C" w:rsidP="00AA3D46">
      <w:pPr>
        <w:rPr>
          <w:sz w:val="22"/>
          <w:szCs w:val="22"/>
        </w:rPr>
      </w:pPr>
    </w:p>
    <w:p w14:paraId="6AFC031E" w14:textId="77777777" w:rsidR="00E2134C" w:rsidRPr="006719FF" w:rsidRDefault="00E2134C" w:rsidP="00AA3D46">
      <w:pPr>
        <w:rPr>
          <w:sz w:val="22"/>
          <w:szCs w:val="22"/>
        </w:rPr>
      </w:pPr>
      <w:r w:rsidRPr="006719FF">
        <w:rPr>
          <w:sz w:val="22"/>
          <w:szCs w:val="22"/>
        </w:rPr>
        <w:t>TABLE OF CONTENTS</w:t>
      </w:r>
    </w:p>
    <w:p w14:paraId="61108743"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52220ECC" w14:textId="77777777" w:rsidR="00E2134C" w:rsidRPr="009739D1" w:rsidRDefault="00E2134C" w:rsidP="00AA3D46">
      <w:pPr>
        <w:rPr>
          <w:sz w:val="22"/>
          <w:szCs w:val="22"/>
        </w:rPr>
      </w:pPr>
    </w:p>
    <w:p w14:paraId="7F9E92CE"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0172DBDB" w14:textId="77777777"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_Ref454181801 \h </w:instrText>
      </w:r>
      <w:r w:rsidR="00A81C40" w:rsidRPr="009739D1">
        <w:rPr>
          <w:sz w:val="22"/>
          <w:szCs w:val="22"/>
        </w:rPr>
      </w:r>
      <w:r w:rsidR="00A81C40" w:rsidRPr="009739D1">
        <w:rPr>
          <w:sz w:val="22"/>
          <w:szCs w:val="22"/>
        </w:rPr>
        <w:fldChar w:fldCharType="separate"/>
      </w:r>
      <w:r w:rsidR="00A81C40" w:rsidRPr="009739D1">
        <w:rPr>
          <w:noProof/>
          <w:sz w:val="22"/>
          <w:szCs w:val="22"/>
        </w:rPr>
        <w:t>7</w:t>
      </w:r>
      <w:r w:rsidR="00A81C40" w:rsidRPr="009739D1">
        <w:rPr>
          <w:sz w:val="22"/>
          <w:szCs w:val="22"/>
        </w:rPr>
        <w:fldChar w:fldCharType="end"/>
      </w:r>
    </w:p>
    <w:p w14:paraId="2E690D24" w14:textId="77777777"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A81C40" w:rsidRPr="009739D1">
        <w:rPr>
          <w:noProof/>
          <w:sz w:val="22"/>
          <w:szCs w:val="22"/>
        </w:rPr>
        <w:t>14</w:t>
      </w:r>
      <w:r w:rsidR="00A81C40" w:rsidRPr="009739D1">
        <w:rPr>
          <w:sz w:val="22"/>
          <w:szCs w:val="22"/>
        </w:rPr>
        <w:fldChar w:fldCharType="end"/>
      </w:r>
    </w:p>
    <w:p w14:paraId="0F29FAD8" w14:textId="77777777" w:rsidR="00EE30B1" w:rsidRPr="009739D1" w:rsidRDefault="00EE30B1" w:rsidP="00AA3D46">
      <w:pPr>
        <w:ind w:firstLine="720"/>
        <w:rPr>
          <w:sz w:val="22"/>
          <w:szCs w:val="22"/>
        </w:rPr>
      </w:pPr>
    </w:p>
    <w:p w14:paraId="5888EA80"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17991146" w14:textId="77777777" w:rsidR="00E2134C" w:rsidRPr="009739D1" w:rsidRDefault="00E2134C" w:rsidP="00AA3D46">
      <w:pPr>
        <w:ind w:firstLine="720"/>
        <w:rPr>
          <w:sz w:val="22"/>
          <w:szCs w:val="22"/>
        </w:rPr>
      </w:pPr>
      <w:r w:rsidRPr="009739D1">
        <w:rPr>
          <w:sz w:val="22"/>
          <w:szCs w:val="22"/>
        </w:rPr>
        <w:t>APPENDIX B – APPLICATION FOR SERVICE</w:t>
      </w:r>
    </w:p>
    <w:p w14:paraId="66386146" w14:textId="77777777" w:rsidR="00EA0A97" w:rsidRPr="009739D1" w:rsidRDefault="00EA0A97" w:rsidP="00AA3D46">
      <w:pPr>
        <w:ind w:firstLine="720"/>
        <w:rPr>
          <w:sz w:val="22"/>
          <w:szCs w:val="22"/>
        </w:rPr>
      </w:pPr>
    </w:p>
    <w:p w14:paraId="1BF8B923" w14:textId="77777777" w:rsidR="00EA0A97" w:rsidRPr="009739D1" w:rsidRDefault="00EA0A97" w:rsidP="00EA0A97">
      <w:pPr>
        <w:ind w:left="720"/>
        <w:rPr>
          <w:sz w:val="22"/>
          <w:szCs w:val="22"/>
        </w:rPr>
      </w:pPr>
      <w:r w:rsidRPr="009739D1">
        <w:rPr>
          <w:sz w:val="22"/>
          <w:szCs w:val="22"/>
        </w:rPr>
        <w:t xml:space="preserve">NOTE: Appendix A – Drought Contingency Plan (DCP) is approved by the Texas Commission on Environmental Quality (TCEQ); </w:t>
      </w:r>
      <w:proofErr w:type="gramStart"/>
      <w:r w:rsidRPr="009739D1">
        <w:rPr>
          <w:sz w:val="22"/>
          <w:szCs w:val="22"/>
        </w:rPr>
        <w:t>however</w:t>
      </w:r>
      <w:proofErr w:type="gramEnd"/>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2FE32D1C" w14:textId="77777777" w:rsidR="00686914" w:rsidRDefault="00100A10" w:rsidP="00190CA0">
      <w:pPr>
        <w:pStyle w:val="Heading2"/>
        <w:rPr>
          <w:sz w:val="22"/>
          <w:szCs w:val="22"/>
        </w:rPr>
      </w:pPr>
      <w:r w:rsidRPr="009739D1">
        <w:rPr>
          <w:sz w:val="22"/>
          <w:szCs w:val="22"/>
        </w:rPr>
        <w:br w:type="page"/>
      </w:r>
      <w:bookmarkStart w:id="0" w:name="_Ref454181791"/>
    </w:p>
    <w:p w14:paraId="39466A42" w14:textId="77777777" w:rsidR="00686914" w:rsidRDefault="00686914" w:rsidP="00686914">
      <w:pPr>
        <w:pStyle w:val="Header"/>
        <w:tabs>
          <w:tab w:val="clear" w:pos="8640"/>
          <w:tab w:val="left" w:pos="6570"/>
          <w:tab w:val="right" w:pos="9532"/>
        </w:tabs>
        <w:jc w:val="left"/>
        <w:rPr>
          <w:noProof/>
        </w:rPr>
      </w:pPr>
    </w:p>
    <w:p w14:paraId="5D672CB5" w14:textId="77777777" w:rsidR="009C1445" w:rsidRPr="009739D1" w:rsidRDefault="009C1445" w:rsidP="00190CA0">
      <w:pPr>
        <w:pStyle w:val="Heading2"/>
      </w:pPr>
      <w:r w:rsidRPr="009739D1">
        <w:t>SECTION 1.0 -- RATE SCHEDULE</w:t>
      </w:r>
      <w:bookmarkEnd w:id="0"/>
    </w:p>
    <w:p w14:paraId="5A2B0793" w14:textId="77777777" w:rsidR="009C1445" w:rsidRPr="009739D1" w:rsidRDefault="009C1445" w:rsidP="00AA3D46">
      <w:pPr>
        <w:rPr>
          <w:sz w:val="22"/>
          <w:szCs w:val="22"/>
        </w:rPr>
      </w:pPr>
      <w:r w:rsidRPr="009739D1">
        <w:rPr>
          <w:sz w:val="22"/>
          <w:szCs w:val="22"/>
          <w:u w:val="single"/>
        </w:rPr>
        <w:t>Section 1.01 - Rates</w:t>
      </w:r>
    </w:p>
    <w:p w14:paraId="3FCE7ADA" w14:textId="77777777" w:rsidR="00E050AE" w:rsidRPr="009739D1" w:rsidRDefault="00E050AE" w:rsidP="00AA3D46">
      <w:pPr>
        <w:tabs>
          <w:tab w:val="left" w:pos="2880"/>
          <w:tab w:val="right" w:pos="9360"/>
        </w:tabs>
        <w:rPr>
          <w:sz w:val="22"/>
          <w:szCs w:val="22"/>
          <w:u w:val="single"/>
        </w:rPr>
      </w:pPr>
    </w:p>
    <w:p w14:paraId="6F4BDEF9"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4CB5F83B" w14:textId="71215878" w:rsidR="009C1445" w:rsidRPr="006719FF" w:rsidRDefault="009C1445" w:rsidP="00AA3D46">
      <w:pPr>
        <w:tabs>
          <w:tab w:val="left" w:pos="2880"/>
          <w:tab w:val="right" w:pos="9360"/>
        </w:tabs>
        <w:rPr>
          <w:sz w:val="22"/>
          <w:szCs w:val="22"/>
        </w:rPr>
      </w:pPr>
      <w:r w:rsidRPr="009739D1">
        <w:rPr>
          <w:sz w:val="22"/>
          <w:szCs w:val="22"/>
        </w:rPr>
        <w:tab/>
        <w:t>(</w:t>
      </w:r>
      <w:r w:rsidRPr="006719FF">
        <w:rPr>
          <w:sz w:val="18"/>
          <w:szCs w:val="18"/>
        </w:rPr>
        <w:t xml:space="preserve">Includes </w:t>
      </w:r>
      <w:r w:rsidR="00D65B69" w:rsidRPr="006719FF">
        <w:rPr>
          <w:sz w:val="22"/>
          <w:szCs w:val="22"/>
          <w:u w:val="single"/>
        </w:rPr>
        <w:t>0</w:t>
      </w:r>
      <w:r w:rsidRPr="006719FF">
        <w:rPr>
          <w:sz w:val="18"/>
          <w:szCs w:val="18"/>
        </w:rPr>
        <w:t xml:space="preserve"> gallons all meters</w:t>
      </w:r>
      <w:r w:rsidRPr="006719FF">
        <w:rPr>
          <w:sz w:val="22"/>
          <w:szCs w:val="22"/>
        </w:rPr>
        <w:t>)</w:t>
      </w:r>
    </w:p>
    <w:p w14:paraId="7C00E059" w14:textId="5D5C72FC" w:rsidR="009C1445" w:rsidRPr="006719FF" w:rsidRDefault="009C1445" w:rsidP="00F1450E">
      <w:pPr>
        <w:tabs>
          <w:tab w:val="left" w:pos="3240"/>
          <w:tab w:val="right" w:pos="9532"/>
        </w:tabs>
        <w:ind w:firstLine="270"/>
        <w:rPr>
          <w:sz w:val="18"/>
          <w:szCs w:val="18"/>
        </w:rPr>
      </w:pPr>
      <w:r w:rsidRPr="006719FF">
        <w:rPr>
          <w:sz w:val="22"/>
          <w:szCs w:val="22"/>
        </w:rPr>
        <w:t xml:space="preserve">5/8" </w:t>
      </w:r>
      <w:r w:rsidRPr="006719FF">
        <w:rPr>
          <w:sz w:val="22"/>
          <w:szCs w:val="22"/>
        </w:rPr>
        <w:tab/>
      </w:r>
      <w:r w:rsidR="006D2793" w:rsidRPr="006719FF">
        <w:rPr>
          <w:sz w:val="22"/>
          <w:szCs w:val="22"/>
          <w:u w:val="single"/>
        </w:rPr>
        <w:t>2</w:t>
      </w:r>
      <w:r w:rsidR="00D65B69" w:rsidRPr="006719FF">
        <w:rPr>
          <w:sz w:val="22"/>
          <w:szCs w:val="22"/>
          <w:u w:val="single"/>
        </w:rPr>
        <w:t>7.74</w:t>
      </w:r>
      <w:r w:rsidR="00F1450E" w:rsidRPr="006719FF">
        <w:rPr>
          <w:sz w:val="22"/>
          <w:szCs w:val="22"/>
        </w:rPr>
        <w:tab/>
      </w:r>
      <w:r w:rsidRPr="006719FF">
        <w:rPr>
          <w:sz w:val="22"/>
          <w:szCs w:val="22"/>
        </w:rPr>
        <w:t>$</w:t>
      </w:r>
      <w:r w:rsidR="006D2793" w:rsidRPr="006719FF">
        <w:rPr>
          <w:sz w:val="22"/>
          <w:szCs w:val="22"/>
          <w:u w:val="single"/>
        </w:rPr>
        <w:t>5.00</w:t>
      </w:r>
      <w:r w:rsidR="003701D6" w:rsidRPr="006719FF">
        <w:rPr>
          <w:sz w:val="22"/>
          <w:szCs w:val="22"/>
          <w:u w:val="single"/>
        </w:rPr>
        <w:t xml:space="preserve"> </w:t>
      </w:r>
      <w:r w:rsidRPr="006719FF">
        <w:rPr>
          <w:sz w:val="18"/>
          <w:szCs w:val="18"/>
          <w:lang w:val="en-CA"/>
        </w:rPr>
        <w:fldChar w:fldCharType="begin"/>
      </w:r>
      <w:r w:rsidRPr="006719FF">
        <w:rPr>
          <w:sz w:val="18"/>
          <w:szCs w:val="18"/>
          <w:lang w:val="en-CA"/>
        </w:rPr>
        <w:instrText xml:space="preserve"> SEQ CHAPTER \h \r 1</w:instrText>
      </w:r>
      <w:r w:rsidRPr="006719FF">
        <w:rPr>
          <w:sz w:val="18"/>
          <w:szCs w:val="18"/>
          <w:lang w:val="en-CA"/>
        </w:rPr>
        <w:fldChar w:fldCharType="end"/>
      </w:r>
      <w:r w:rsidRPr="006719FF">
        <w:rPr>
          <w:sz w:val="18"/>
          <w:szCs w:val="18"/>
          <w:lang w:val="en-CA"/>
        </w:rPr>
        <w:t>per</w:t>
      </w:r>
      <w:r w:rsidRPr="006719FF">
        <w:rPr>
          <w:sz w:val="18"/>
          <w:szCs w:val="18"/>
        </w:rPr>
        <w:t xml:space="preserve"> 1,000 gallons</w:t>
      </w:r>
      <w:r w:rsidR="00F1450E" w:rsidRPr="006719FF">
        <w:rPr>
          <w:sz w:val="18"/>
          <w:szCs w:val="18"/>
        </w:rPr>
        <w:t xml:space="preserve"> over </w:t>
      </w:r>
    </w:p>
    <w:p w14:paraId="48ABAC45" w14:textId="2B7B0016" w:rsidR="00E050AE" w:rsidRPr="009739D1" w:rsidRDefault="00E050AE" w:rsidP="00F1450E">
      <w:pPr>
        <w:tabs>
          <w:tab w:val="left" w:pos="3240"/>
          <w:tab w:val="right" w:pos="9532"/>
        </w:tabs>
        <w:ind w:left="360" w:hanging="90"/>
        <w:rPr>
          <w:sz w:val="22"/>
          <w:szCs w:val="22"/>
        </w:rPr>
      </w:pPr>
      <w:r w:rsidRPr="006719FF">
        <w:rPr>
          <w:sz w:val="22"/>
          <w:szCs w:val="22"/>
        </w:rPr>
        <w:t xml:space="preserve">3/4" </w:t>
      </w:r>
      <w:r w:rsidRPr="006719FF">
        <w:rPr>
          <w:sz w:val="22"/>
          <w:szCs w:val="22"/>
        </w:rPr>
        <w:tab/>
      </w:r>
      <w:r w:rsidR="00F1450E" w:rsidRPr="006719FF">
        <w:rPr>
          <w:sz w:val="22"/>
          <w:szCs w:val="22"/>
        </w:rPr>
        <w:tab/>
      </w:r>
      <w:r w:rsidR="00F1450E" w:rsidRPr="009739D1">
        <w:rPr>
          <w:color w:val="FF0000"/>
          <w:sz w:val="22"/>
          <w:szCs w:val="22"/>
        </w:rPr>
        <w:t xml:space="preserve">  </w:t>
      </w:r>
    </w:p>
    <w:p w14:paraId="7CFCA94E" w14:textId="6EC09EB6" w:rsidR="009C1445" w:rsidRPr="009739D1" w:rsidRDefault="009C1445" w:rsidP="00AA3D46">
      <w:pPr>
        <w:tabs>
          <w:tab w:val="left" w:pos="3240"/>
          <w:tab w:val="right" w:pos="9360"/>
        </w:tabs>
        <w:ind w:left="360"/>
        <w:rPr>
          <w:sz w:val="22"/>
          <w:szCs w:val="22"/>
        </w:rPr>
      </w:pPr>
      <w:r w:rsidRPr="009739D1">
        <w:rPr>
          <w:sz w:val="22"/>
          <w:szCs w:val="22"/>
        </w:rPr>
        <w:t>1"</w:t>
      </w:r>
      <w:r w:rsidRPr="009739D1">
        <w:rPr>
          <w:sz w:val="22"/>
          <w:szCs w:val="22"/>
        </w:rPr>
        <w:tab/>
      </w:r>
    </w:p>
    <w:p w14:paraId="03F8182A" w14:textId="4A009F71" w:rsidR="009C1445" w:rsidRPr="009739D1" w:rsidRDefault="009C1445" w:rsidP="00AA3D46">
      <w:pPr>
        <w:tabs>
          <w:tab w:val="left" w:pos="-1200"/>
          <w:tab w:val="left" w:pos="3240"/>
          <w:tab w:val="right" w:pos="9360"/>
        </w:tabs>
        <w:ind w:left="360"/>
        <w:rPr>
          <w:sz w:val="22"/>
          <w:szCs w:val="22"/>
        </w:rPr>
      </w:pPr>
      <w:r w:rsidRPr="009739D1">
        <w:rPr>
          <w:sz w:val="22"/>
          <w:szCs w:val="22"/>
        </w:rPr>
        <w:t>1½"</w:t>
      </w:r>
      <w:r w:rsidRPr="009739D1">
        <w:rPr>
          <w:sz w:val="22"/>
          <w:szCs w:val="22"/>
        </w:rPr>
        <w:tab/>
      </w:r>
    </w:p>
    <w:p w14:paraId="5FC3BC6D" w14:textId="6597FD7C" w:rsidR="003701D6" w:rsidRPr="009739D1" w:rsidRDefault="009C1445" w:rsidP="003701D6">
      <w:pPr>
        <w:tabs>
          <w:tab w:val="left" w:pos="-1200"/>
          <w:tab w:val="left" w:pos="3240"/>
          <w:tab w:val="right" w:pos="9360"/>
        </w:tabs>
        <w:ind w:left="360"/>
        <w:rPr>
          <w:color w:val="FF0000"/>
          <w:sz w:val="22"/>
          <w:szCs w:val="22"/>
          <w:u w:val="single"/>
        </w:rPr>
      </w:pPr>
      <w:r w:rsidRPr="009739D1">
        <w:rPr>
          <w:sz w:val="22"/>
          <w:szCs w:val="22"/>
        </w:rPr>
        <w:t>2"</w:t>
      </w:r>
      <w:r w:rsidRPr="009739D1">
        <w:rPr>
          <w:sz w:val="22"/>
          <w:szCs w:val="22"/>
        </w:rPr>
        <w:tab/>
      </w:r>
    </w:p>
    <w:p w14:paraId="73209223" w14:textId="21720620" w:rsidR="009C1445" w:rsidRPr="009739D1" w:rsidRDefault="009C1445" w:rsidP="003701D6">
      <w:pPr>
        <w:tabs>
          <w:tab w:val="left" w:pos="-1200"/>
          <w:tab w:val="left" w:pos="3240"/>
          <w:tab w:val="right" w:pos="9360"/>
        </w:tabs>
        <w:ind w:left="360"/>
        <w:rPr>
          <w:sz w:val="22"/>
          <w:szCs w:val="22"/>
          <w:u w:val="single"/>
        </w:rPr>
      </w:pPr>
      <w:r w:rsidRPr="009739D1">
        <w:rPr>
          <w:sz w:val="22"/>
          <w:szCs w:val="22"/>
        </w:rPr>
        <w:t>3"</w:t>
      </w:r>
      <w:r w:rsidRPr="009739D1">
        <w:rPr>
          <w:sz w:val="22"/>
          <w:szCs w:val="22"/>
        </w:rPr>
        <w:tab/>
      </w:r>
    </w:p>
    <w:p w14:paraId="4393422C" w14:textId="672598F8" w:rsidR="009C1445" w:rsidRPr="009739D1" w:rsidRDefault="009C1445" w:rsidP="00AA3D46">
      <w:pPr>
        <w:tabs>
          <w:tab w:val="left" w:pos="3240"/>
        </w:tabs>
        <w:ind w:left="360"/>
        <w:rPr>
          <w:sz w:val="22"/>
          <w:szCs w:val="22"/>
          <w:u w:val="single"/>
        </w:rPr>
      </w:pPr>
      <w:r w:rsidRPr="009739D1">
        <w:rPr>
          <w:sz w:val="22"/>
          <w:szCs w:val="22"/>
        </w:rPr>
        <w:t>4"</w:t>
      </w:r>
      <w:r w:rsidRPr="009739D1">
        <w:rPr>
          <w:sz w:val="22"/>
          <w:szCs w:val="22"/>
        </w:rPr>
        <w:tab/>
      </w:r>
    </w:p>
    <w:p w14:paraId="035E7CC3" w14:textId="25B82CEF" w:rsidR="003701D6" w:rsidRPr="009739D1" w:rsidRDefault="00E91F7C" w:rsidP="00AA3D46">
      <w:pPr>
        <w:tabs>
          <w:tab w:val="left" w:pos="3240"/>
        </w:tabs>
        <w:ind w:left="360"/>
        <w:rPr>
          <w:color w:val="FF0000"/>
          <w:sz w:val="22"/>
          <w:szCs w:val="22"/>
          <w:u w:val="single"/>
        </w:rPr>
      </w:pPr>
      <w:r w:rsidRPr="009739D1">
        <w:rPr>
          <w:sz w:val="22"/>
          <w:szCs w:val="22"/>
        </w:rPr>
        <w:t>6</w:t>
      </w:r>
      <w:r w:rsidR="00361D36" w:rsidRPr="009739D1">
        <w:rPr>
          <w:sz w:val="22"/>
          <w:szCs w:val="22"/>
        </w:rPr>
        <w:t>"</w:t>
      </w:r>
      <w:r w:rsidR="00361D36" w:rsidRPr="009739D1">
        <w:rPr>
          <w:sz w:val="22"/>
          <w:szCs w:val="22"/>
        </w:rPr>
        <w:tab/>
      </w:r>
    </w:p>
    <w:p w14:paraId="5AE4F218" w14:textId="1767B39A" w:rsidR="00AC6449" w:rsidRPr="009739D1" w:rsidRDefault="00AC6449" w:rsidP="00AA3D46">
      <w:pPr>
        <w:tabs>
          <w:tab w:val="left" w:pos="3240"/>
        </w:tabs>
        <w:ind w:left="360"/>
        <w:rPr>
          <w:sz w:val="22"/>
          <w:szCs w:val="22"/>
          <w:u w:val="single"/>
        </w:rPr>
      </w:pPr>
      <w:r w:rsidRPr="009739D1">
        <w:rPr>
          <w:sz w:val="22"/>
          <w:szCs w:val="22"/>
        </w:rPr>
        <w:t>8"</w:t>
      </w:r>
      <w:r w:rsidRPr="009739D1">
        <w:rPr>
          <w:sz w:val="22"/>
          <w:szCs w:val="22"/>
        </w:rPr>
        <w:tab/>
      </w:r>
    </w:p>
    <w:p w14:paraId="1C2877D6" w14:textId="23CA241D" w:rsidR="00AC6449" w:rsidRPr="009739D1" w:rsidRDefault="00AC6449" w:rsidP="00AA3D46">
      <w:pPr>
        <w:tabs>
          <w:tab w:val="left" w:pos="3240"/>
        </w:tabs>
        <w:ind w:left="360"/>
        <w:rPr>
          <w:sz w:val="22"/>
          <w:szCs w:val="22"/>
          <w:u w:val="single"/>
        </w:rPr>
      </w:pPr>
      <w:r w:rsidRPr="009739D1">
        <w:rPr>
          <w:sz w:val="22"/>
          <w:szCs w:val="22"/>
        </w:rPr>
        <w:t>10"</w:t>
      </w:r>
      <w:r w:rsidRPr="009739D1">
        <w:rPr>
          <w:sz w:val="22"/>
          <w:szCs w:val="22"/>
        </w:rPr>
        <w:tab/>
      </w:r>
    </w:p>
    <w:p w14:paraId="5789FC8C" w14:textId="52B65200" w:rsidR="009C1445" w:rsidRPr="009739D1" w:rsidRDefault="00AC6449" w:rsidP="003701D6">
      <w:pPr>
        <w:tabs>
          <w:tab w:val="left" w:pos="3240"/>
        </w:tabs>
        <w:ind w:left="360"/>
        <w:rPr>
          <w:color w:val="FF0000"/>
          <w:sz w:val="22"/>
          <w:szCs w:val="22"/>
          <w:u w:val="single"/>
        </w:rPr>
      </w:pPr>
      <w:r w:rsidRPr="009739D1">
        <w:rPr>
          <w:sz w:val="22"/>
          <w:szCs w:val="22"/>
        </w:rPr>
        <w:t>12"</w:t>
      </w:r>
      <w:r w:rsidRPr="009739D1">
        <w:rPr>
          <w:sz w:val="22"/>
          <w:szCs w:val="22"/>
        </w:rPr>
        <w:tab/>
      </w:r>
    </w:p>
    <w:p w14:paraId="63AA5C5A" w14:textId="77777777" w:rsidR="003701D6" w:rsidRPr="009739D1" w:rsidRDefault="003701D6" w:rsidP="003701D6">
      <w:pPr>
        <w:tabs>
          <w:tab w:val="left" w:pos="3240"/>
        </w:tabs>
        <w:ind w:left="360"/>
        <w:rPr>
          <w:sz w:val="22"/>
          <w:szCs w:val="22"/>
        </w:rPr>
      </w:pPr>
    </w:p>
    <w:p w14:paraId="0897A2C3" w14:textId="77777777" w:rsidR="003B3461" w:rsidRPr="009739D1" w:rsidRDefault="003B3461" w:rsidP="00AA3D46">
      <w:pPr>
        <w:rPr>
          <w:sz w:val="22"/>
          <w:szCs w:val="22"/>
        </w:rPr>
      </w:pPr>
    </w:p>
    <w:p w14:paraId="3C4BCB56" w14:textId="77777777" w:rsidR="00F745AC" w:rsidRPr="009739D1" w:rsidRDefault="00F745AC" w:rsidP="00AA3D46">
      <w:pPr>
        <w:rPr>
          <w:sz w:val="22"/>
          <w:szCs w:val="22"/>
        </w:rPr>
      </w:pPr>
      <w:r w:rsidRPr="009739D1">
        <w:rPr>
          <w:sz w:val="22"/>
          <w:szCs w:val="22"/>
        </w:rPr>
        <w:t>FORM OF PAYMENT: The utility will accept the following forms of payment:</w:t>
      </w:r>
    </w:p>
    <w:p w14:paraId="42C47A6F" w14:textId="0CC4F48D"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 xml:space="preserve">Credit </w:t>
      </w:r>
      <w:proofErr w:type="gramStart"/>
      <w:r w:rsidRPr="008E69D0">
        <w:rPr>
          <w:szCs w:val="24"/>
        </w:rPr>
        <w:t>Card</w:t>
      </w:r>
      <w:r w:rsidR="0078775C">
        <w:rPr>
          <w:szCs w:val="24"/>
        </w:rPr>
        <w:t xml:space="preserve"> </w:t>
      </w:r>
      <w:r w:rsidRPr="008E69D0">
        <w:rPr>
          <w:szCs w:val="24"/>
        </w:rPr>
        <w:t>,</w:t>
      </w:r>
      <w:proofErr w:type="gramEnd"/>
      <w:r w:rsidRPr="008E69D0">
        <w:rPr>
          <w:szCs w:val="24"/>
        </w:rPr>
        <w:t xml:space="preserve"> </w:t>
      </w:r>
      <w:r>
        <w:rPr>
          <w:szCs w:val="24"/>
        </w:rPr>
        <w:tab/>
      </w:r>
      <w:r w:rsidRPr="008E69D0">
        <w:rPr>
          <w:szCs w:val="24"/>
        </w:rPr>
        <w:t>Other (specify)</w:t>
      </w:r>
      <w:r>
        <w:rPr>
          <w:szCs w:val="24"/>
        </w:rPr>
        <w:t xml:space="preserve"> </w:t>
      </w:r>
    </w:p>
    <w:p w14:paraId="0699C626"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45360C4" w14:textId="77777777" w:rsidR="009C1445" w:rsidRPr="009739D1" w:rsidRDefault="009C1445" w:rsidP="00AA3D46">
      <w:pPr>
        <w:rPr>
          <w:sz w:val="22"/>
          <w:szCs w:val="22"/>
        </w:rPr>
      </w:pPr>
    </w:p>
    <w:p w14:paraId="1DB42B8D"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23F78CBA"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ADE8081" w14:textId="77777777" w:rsidR="0064231D" w:rsidRPr="009739D1" w:rsidRDefault="0064231D" w:rsidP="00190CA0">
      <w:pPr>
        <w:pStyle w:val="Heading2"/>
        <w:rPr>
          <w:sz w:val="22"/>
          <w:szCs w:val="22"/>
        </w:rPr>
      </w:pPr>
    </w:p>
    <w:p w14:paraId="74F4B2E5" w14:textId="77777777" w:rsidR="0064231D" w:rsidRPr="009739D1" w:rsidRDefault="0064231D" w:rsidP="0064231D"/>
    <w:p w14:paraId="6A7FF9E5" w14:textId="77777777" w:rsidR="0064231D" w:rsidRPr="009739D1" w:rsidRDefault="0064231D" w:rsidP="0064231D"/>
    <w:p w14:paraId="4AA2A606" w14:textId="77777777" w:rsidR="0064231D" w:rsidRPr="009739D1" w:rsidRDefault="0064231D" w:rsidP="0064231D"/>
    <w:p w14:paraId="5CC81A3B" w14:textId="77777777" w:rsidR="0064231D" w:rsidRPr="009739D1" w:rsidRDefault="0064231D" w:rsidP="0064231D"/>
    <w:p w14:paraId="03A3326A" w14:textId="77777777" w:rsidR="0064231D" w:rsidRPr="009739D1" w:rsidRDefault="0064231D" w:rsidP="0064231D"/>
    <w:p w14:paraId="26D1ABFB" w14:textId="77777777" w:rsidR="0064231D" w:rsidRPr="009739D1" w:rsidRDefault="0064231D" w:rsidP="0064231D"/>
    <w:p w14:paraId="54BF7ABF" w14:textId="77777777" w:rsidR="0064231D" w:rsidRPr="009739D1" w:rsidRDefault="0064231D" w:rsidP="0064231D"/>
    <w:p w14:paraId="50D4E4ED" w14:textId="77777777" w:rsidR="0064231D" w:rsidRPr="009739D1" w:rsidRDefault="0064231D" w:rsidP="0064231D"/>
    <w:p w14:paraId="125F3563" w14:textId="77777777" w:rsidR="0064231D" w:rsidRPr="009739D1" w:rsidRDefault="0064231D" w:rsidP="0064231D"/>
    <w:p w14:paraId="698FCFE8" w14:textId="77777777" w:rsidR="0064231D" w:rsidRPr="009739D1" w:rsidRDefault="0064231D" w:rsidP="0064231D"/>
    <w:p w14:paraId="4D27F948" w14:textId="77777777" w:rsidR="0064231D" w:rsidRPr="009739D1" w:rsidRDefault="0064231D" w:rsidP="00190CA0">
      <w:pPr>
        <w:pStyle w:val="Heading2"/>
      </w:pPr>
    </w:p>
    <w:p w14:paraId="11931E9E" w14:textId="77777777" w:rsidR="0064231D" w:rsidRPr="009739D1" w:rsidRDefault="0064231D" w:rsidP="0064231D"/>
    <w:p w14:paraId="540A569C" w14:textId="77777777" w:rsidR="0064231D" w:rsidRPr="009739D1" w:rsidRDefault="0064231D" w:rsidP="0064231D"/>
    <w:p w14:paraId="2BA975E4" w14:textId="77777777" w:rsidR="00AE4186" w:rsidRDefault="00AE4186" w:rsidP="00190CA0">
      <w:pPr>
        <w:pStyle w:val="Heading2"/>
      </w:pPr>
    </w:p>
    <w:p w14:paraId="1F1C6FCA" w14:textId="77777777" w:rsidR="00CE06EF" w:rsidRPr="009739D1" w:rsidRDefault="00CE06EF" w:rsidP="00190CA0">
      <w:pPr>
        <w:pStyle w:val="Heading2"/>
      </w:pPr>
      <w:r w:rsidRPr="009739D1">
        <w:t>SECTION 1.0 -- RATE SCHEDULE</w:t>
      </w:r>
      <w:r w:rsidR="00EE30B1" w:rsidRPr="009739D1">
        <w:t xml:space="preserve"> (Continued)</w:t>
      </w:r>
    </w:p>
    <w:p w14:paraId="20F9688F" w14:textId="77777777" w:rsidR="003B3461" w:rsidRPr="009739D1" w:rsidRDefault="003B3461" w:rsidP="00AA3D46">
      <w:pPr>
        <w:rPr>
          <w:sz w:val="22"/>
          <w:szCs w:val="22"/>
          <w:u w:val="single"/>
        </w:rPr>
      </w:pPr>
      <w:r w:rsidRPr="009739D1">
        <w:rPr>
          <w:sz w:val="22"/>
          <w:szCs w:val="22"/>
          <w:u w:val="single"/>
        </w:rPr>
        <w:t>Section 1.02 – Miscellaneous Fees</w:t>
      </w:r>
    </w:p>
    <w:p w14:paraId="1B2CF711" w14:textId="77777777" w:rsidR="003B3461" w:rsidRPr="009739D1" w:rsidRDefault="003B3461" w:rsidP="00AA3D46">
      <w:pPr>
        <w:rPr>
          <w:sz w:val="22"/>
          <w:szCs w:val="22"/>
          <w:u w:val="single"/>
        </w:rPr>
      </w:pPr>
    </w:p>
    <w:p w14:paraId="270EF4BC" w14:textId="2A5545BF" w:rsidR="003B3461" w:rsidRPr="006719FF"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78775C" w:rsidRPr="006719FF">
        <w:rPr>
          <w:sz w:val="22"/>
          <w:szCs w:val="22"/>
          <w:u w:val="single"/>
        </w:rPr>
        <w:t>600.00</w:t>
      </w:r>
    </w:p>
    <w:p w14:paraId="03CF9490" w14:textId="77777777" w:rsidR="003B3461" w:rsidRPr="006719FF" w:rsidRDefault="003B3461" w:rsidP="00AA3D46">
      <w:pPr>
        <w:ind w:left="360"/>
        <w:rPr>
          <w:sz w:val="18"/>
          <w:szCs w:val="18"/>
        </w:rPr>
      </w:pPr>
      <w:r w:rsidRPr="006719FF">
        <w:rPr>
          <w:sz w:val="18"/>
          <w:szCs w:val="18"/>
        </w:rPr>
        <w:t xml:space="preserve">TAP FEE IS BASED ON THE AVERAGE OF THE UTILITY'S ACTUAL COST FOR MATERIALS AND LABOR FOR STANDARD RESIDENTIAL CONNECTION OF 5/8" METER PLUS UNIQUE COSTS AS PERMITTED BY </w:t>
      </w:r>
      <w:r w:rsidR="00AD26FE" w:rsidRPr="006719FF">
        <w:rPr>
          <w:sz w:val="18"/>
          <w:szCs w:val="18"/>
        </w:rPr>
        <w:t>PUC</w:t>
      </w:r>
      <w:r w:rsidR="00031CAC" w:rsidRPr="006719FF">
        <w:rPr>
          <w:sz w:val="18"/>
          <w:szCs w:val="18"/>
        </w:rPr>
        <w:t>T</w:t>
      </w:r>
      <w:r w:rsidRPr="006719FF">
        <w:rPr>
          <w:sz w:val="18"/>
          <w:szCs w:val="18"/>
        </w:rPr>
        <w:t xml:space="preserve"> RULE AT COST.</w:t>
      </w:r>
    </w:p>
    <w:p w14:paraId="4D82F7A2" w14:textId="77777777" w:rsidR="00CE06EF" w:rsidRPr="006719FF" w:rsidRDefault="00CE06EF" w:rsidP="00AA3D46">
      <w:pPr>
        <w:rPr>
          <w:sz w:val="22"/>
          <w:szCs w:val="22"/>
        </w:rPr>
      </w:pPr>
    </w:p>
    <w:p w14:paraId="3462D8D8" w14:textId="77777777" w:rsidR="003B3461" w:rsidRPr="006719FF" w:rsidRDefault="003B3461" w:rsidP="00AA3D46">
      <w:pPr>
        <w:tabs>
          <w:tab w:val="right" w:leader="dot" w:pos="9532"/>
        </w:tabs>
        <w:rPr>
          <w:sz w:val="22"/>
          <w:szCs w:val="22"/>
        </w:rPr>
      </w:pPr>
      <w:r w:rsidRPr="006719FF">
        <w:rPr>
          <w:sz w:val="22"/>
          <w:szCs w:val="22"/>
        </w:rPr>
        <w:t>TAP FEE (Unique costs)</w:t>
      </w:r>
      <w:r w:rsidRPr="006719FF">
        <w:rPr>
          <w:sz w:val="22"/>
          <w:szCs w:val="22"/>
        </w:rPr>
        <w:tab/>
      </w:r>
      <w:r w:rsidRPr="006719FF">
        <w:rPr>
          <w:sz w:val="22"/>
          <w:szCs w:val="22"/>
          <w:u w:val="single"/>
        </w:rPr>
        <w:t>Actual Cost</w:t>
      </w:r>
    </w:p>
    <w:p w14:paraId="4F25ABE3" w14:textId="77777777" w:rsidR="003B3461" w:rsidRPr="006719FF" w:rsidRDefault="003B3461" w:rsidP="00AA3D46">
      <w:pPr>
        <w:ind w:left="360"/>
        <w:rPr>
          <w:sz w:val="18"/>
          <w:szCs w:val="18"/>
        </w:rPr>
      </w:pPr>
      <w:r w:rsidRPr="006719FF">
        <w:rPr>
          <w:sz w:val="18"/>
          <w:szCs w:val="18"/>
        </w:rPr>
        <w:t>FOR EXAMPLE, A ROAD BORE FOR CUSTOMER</w:t>
      </w:r>
      <w:r w:rsidR="009458BB" w:rsidRPr="006719FF">
        <w:rPr>
          <w:sz w:val="18"/>
          <w:szCs w:val="18"/>
        </w:rPr>
        <w:t>S OUTSIDE OF SUBDIVISIONS OR RES</w:t>
      </w:r>
      <w:r w:rsidRPr="006719FF">
        <w:rPr>
          <w:sz w:val="18"/>
          <w:szCs w:val="18"/>
        </w:rPr>
        <w:t>IDENTIAL AREAS.</w:t>
      </w:r>
    </w:p>
    <w:p w14:paraId="73400000" w14:textId="77777777" w:rsidR="003B3461" w:rsidRPr="006719FF" w:rsidRDefault="003B3461" w:rsidP="00AA3D46">
      <w:pPr>
        <w:tabs>
          <w:tab w:val="left" w:pos="-1440"/>
        </w:tabs>
        <w:rPr>
          <w:sz w:val="22"/>
          <w:szCs w:val="22"/>
        </w:rPr>
      </w:pPr>
    </w:p>
    <w:p w14:paraId="794CE659" w14:textId="77777777" w:rsidR="003B3461" w:rsidRPr="006719FF" w:rsidRDefault="003B3461" w:rsidP="00AA3D46">
      <w:pPr>
        <w:tabs>
          <w:tab w:val="right" w:leader="dot" w:pos="9532"/>
        </w:tabs>
        <w:rPr>
          <w:sz w:val="22"/>
          <w:szCs w:val="22"/>
        </w:rPr>
      </w:pPr>
      <w:r w:rsidRPr="006719FF">
        <w:rPr>
          <w:sz w:val="22"/>
          <w:szCs w:val="22"/>
        </w:rPr>
        <w:t>LARGE METER TAP FEE</w:t>
      </w:r>
      <w:r w:rsidRPr="006719FF">
        <w:rPr>
          <w:sz w:val="22"/>
          <w:szCs w:val="22"/>
        </w:rPr>
        <w:tab/>
      </w:r>
      <w:r w:rsidRPr="006719FF">
        <w:rPr>
          <w:sz w:val="22"/>
          <w:szCs w:val="22"/>
          <w:u w:val="single"/>
        </w:rPr>
        <w:t>Actual Cost</w:t>
      </w:r>
    </w:p>
    <w:p w14:paraId="162DE955" w14:textId="77777777" w:rsidR="003B3461" w:rsidRPr="006719FF" w:rsidRDefault="003B3461" w:rsidP="00AA3D46">
      <w:pPr>
        <w:ind w:left="360"/>
        <w:rPr>
          <w:sz w:val="18"/>
          <w:szCs w:val="18"/>
        </w:rPr>
      </w:pPr>
      <w:r w:rsidRPr="006719FF">
        <w:rPr>
          <w:sz w:val="18"/>
          <w:szCs w:val="18"/>
        </w:rPr>
        <w:t>TAP FEE IS BASED ON THE UTILITY'S ACTUAL COST FOR MATERIALS AND LABOR FOR METERS LARGER THAN STANDARD 5/8" METERS.</w:t>
      </w:r>
    </w:p>
    <w:p w14:paraId="7A5D253C" w14:textId="77777777" w:rsidR="003B3461" w:rsidRPr="006719FF" w:rsidRDefault="003B3461" w:rsidP="00AA3D46">
      <w:pPr>
        <w:rPr>
          <w:sz w:val="22"/>
          <w:szCs w:val="22"/>
        </w:rPr>
      </w:pPr>
    </w:p>
    <w:p w14:paraId="626A7A50" w14:textId="77777777" w:rsidR="00CE06EF" w:rsidRPr="006719FF" w:rsidRDefault="00CE06EF" w:rsidP="00AA3D46">
      <w:pPr>
        <w:rPr>
          <w:sz w:val="22"/>
          <w:szCs w:val="22"/>
        </w:rPr>
      </w:pPr>
      <w:r w:rsidRPr="006719FF">
        <w:rPr>
          <w:sz w:val="22"/>
          <w:szCs w:val="22"/>
        </w:rPr>
        <w:t>RECONNECTION FEE</w:t>
      </w:r>
    </w:p>
    <w:p w14:paraId="29E3314C" w14:textId="77777777" w:rsidR="00CE06EF" w:rsidRPr="006719FF" w:rsidRDefault="00CE06EF" w:rsidP="00AA3D46">
      <w:pPr>
        <w:ind w:left="360"/>
        <w:rPr>
          <w:sz w:val="18"/>
          <w:szCs w:val="18"/>
        </w:rPr>
      </w:pPr>
      <w:r w:rsidRPr="006719FF">
        <w:rPr>
          <w:sz w:val="18"/>
          <w:szCs w:val="18"/>
        </w:rPr>
        <w:t>THE RECONNECT FEE WILL BE CHARGED BEFORE SERVICE CAN BE RESTORED TO A CUSTOMER WHO HAS BEEN DISCONNECTED FOR THE FOLLOWING REASONS:</w:t>
      </w:r>
    </w:p>
    <w:p w14:paraId="0BE6E91C" w14:textId="01249EB0" w:rsidR="003701D6" w:rsidRPr="006719FF" w:rsidRDefault="00CE06EF" w:rsidP="00AA3D46">
      <w:pPr>
        <w:tabs>
          <w:tab w:val="right" w:leader="dot" w:pos="9532"/>
        </w:tabs>
        <w:ind w:firstLine="720"/>
        <w:rPr>
          <w:sz w:val="22"/>
          <w:szCs w:val="22"/>
          <w:u w:val="single"/>
        </w:rPr>
      </w:pPr>
      <w:r w:rsidRPr="006719FF">
        <w:rPr>
          <w:sz w:val="22"/>
          <w:szCs w:val="22"/>
        </w:rPr>
        <w:t>a)  Non-payment of bill (Maximum $25.00)</w:t>
      </w:r>
      <w:r w:rsidRPr="006719FF">
        <w:rPr>
          <w:sz w:val="22"/>
          <w:szCs w:val="22"/>
        </w:rPr>
        <w:tab/>
      </w:r>
      <w:r w:rsidRPr="006719FF">
        <w:rPr>
          <w:sz w:val="22"/>
          <w:szCs w:val="22"/>
          <w:u w:val="single"/>
        </w:rPr>
        <w:t>$</w:t>
      </w:r>
      <w:r w:rsidR="0078775C" w:rsidRPr="006719FF">
        <w:rPr>
          <w:sz w:val="22"/>
          <w:szCs w:val="22"/>
          <w:u w:val="single"/>
        </w:rPr>
        <w:t>25.00</w:t>
      </w:r>
    </w:p>
    <w:p w14:paraId="34898900" w14:textId="179C46AD" w:rsidR="00CE06EF" w:rsidRPr="006719FF" w:rsidRDefault="00CE06EF" w:rsidP="00AA3D46">
      <w:pPr>
        <w:tabs>
          <w:tab w:val="right" w:leader="dot" w:pos="9532"/>
        </w:tabs>
        <w:ind w:firstLine="720"/>
        <w:rPr>
          <w:sz w:val="22"/>
          <w:szCs w:val="22"/>
        </w:rPr>
      </w:pPr>
      <w:r w:rsidRPr="006719FF">
        <w:rPr>
          <w:sz w:val="22"/>
          <w:szCs w:val="22"/>
        </w:rPr>
        <w:t>b)  Customer's request</w:t>
      </w:r>
      <w:r w:rsidRPr="006719FF">
        <w:rPr>
          <w:sz w:val="22"/>
          <w:szCs w:val="22"/>
        </w:rPr>
        <w:tab/>
      </w:r>
      <w:r w:rsidRPr="006719FF">
        <w:rPr>
          <w:sz w:val="22"/>
          <w:szCs w:val="22"/>
          <w:u w:val="single"/>
        </w:rPr>
        <w:t>$</w:t>
      </w:r>
      <w:r w:rsidR="0078775C" w:rsidRPr="006719FF">
        <w:rPr>
          <w:sz w:val="22"/>
          <w:szCs w:val="22"/>
          <w:u w:val="single"/>
        </w:rPr>
        <w:t>25.00</w:t>
      </w:r>
    </w:p>
    <w:p w14:paraId="1B5996D3" w14:textId="77777777" w:rsidR="00CE06EF" w:rsidRPr="006719FF" w:rsidRDefault="00CE06EF" w:rsidP="00AA3D46">
      <w:pPr>
        <w:ind w:firstLine="1080"/>
        <w:rPr>
          <w:sz w:val="22"/>
          <w:szCs w:val="22"/>
        </w:rPr>
      </w:pPr>
      <w:r w:rsidRPr="006719FF">
        <w:rPr>
          <w:sz w:val="22"/>
          <w:szCs w:val="22"/>
        </w:rPr>
        <w:t>or other reasons listed under Section 2.0 of this tariff</w:t>
      </w:r>
    </w:p>
    <w:p w14:paraId="56FBDD9D" w14:textId="77777777" w:rsidR="00CE06EF" w:rsidRPr="006719FF" w:rsidRDefault="00CE06EF" w:rsidP="00AA3D46">
      <w:pPr>
        <w:tabs>
          <w:tab w:val="right" w:leader="dot" w:pos="9360"/>
        </w:tabs>
        <w:rPr>
          <w:sz w:val="22"/>
          <w:szCs w:val="22"/>
        </w:rPr>
      </w:pPr>
    </w:p>
    <w:p w14:paraId="1771BC62" w14:textId="2A7D8670" w:rsidR="00CE06EF" w:rsidRPr="006719FF" w:rsidRDefault="00CE06EF" w:rsidP="00AA3D46">
      <w:pPr>
        <w:tabs>
          <w:tab w:val="right" w:leader="dot" w:pos="9532"/>
        </w:tabs>
        <w:rPr>
          <w:sz w:val="22"/>
          <w:szCs w:val="22"/>
        </w:rPr>
      </w:pPr>
      <w:r w:rsidRPr="006719FF">
        <w:rPr>
          <w:sz w:val="22"/>
          <w:szCs w:val="22"/>
        </w:rPr>
        <w:t>TRANSFER FEE</w:t>
      </w:r>
      <w:r w:rsidRPr="006719FF">
        <w:rPr>
          <w:sz w:val="22"/>
          <w:szCs w:val="22"/>
        </w:rPr>
        <w:tab/>
      </w:r>
      <w:r w:rsidRPr="006719FF">
        <w:rPr>
          <w:sz w:val="22"/>
          <w:szCs w:val="22"/>
          <w:u w:val="single"/>
        </w:rPr>
        <w:t>$</w:t>
      </w:r>
      <w:r w:rsidR="0078775C" w:rsidRPr="006719FF">
        <w:rPr>
          <w:sz w:val="22"/>
          <w:szCs w:val="22"/>
          <w:u w:val="single"/>
        </w:rPr>
        <w:t>35.00</w:t>
      </w:r>
    </w:p>
    <w:p w14:paraId="0154C81C" w14:textId="77777777" w:rsidR="00CE06EF" w:rsidRPr="006719FF" w:rsidRDefault="00CE06EF" w:rsidP="00AA3D46">
      <w:pPr>
        <w:ind w:left="360"/>
        <w:rPr>
          <w:sz w:val="18"/>
          <w:szCs w:val="18"/>
        </w:rPr>
      </w:pPr>
      <w:r w:rsidRPr="006719FF">
        <w:rPr>
          <w:sz w:val="18"/>
          <w:szCs w:val="18"/>
        </w:rPr>
        <w:t>THE TRANSFER FEE WILL BE CHARGED FOR CHANGING AN ACCOUNT NAME AT THE SAME SERVICE LOCATION WHEN THE SERVICE IS NOT DISCONNECTED.</w:t>
      </w:r>
    </w:p>
    <w:p w14:paraId="2C8D78BE" w14:textId="77777777" w:rsidR="00CE06EF" w:rsidRPr="006719FF" w:rsidRDefault="00CE06EF" w:rsidP="00AA3D46">
      <w:pPr>
        <w:rPr>
          <w:sz w:val="22"/>
          <w:szCs w:val="22"/>
        </w:rPr>
      </w:pPr>
    </w:p>
    <w:p w14:paraId="4A5DEF0F" w14:textId="55BA095C" w:rsidR="00CE06EF" w:rsidRPr="006719FF" w:rsidRDefault="00CE06EF" w:rsidP="00AA3D46">
      <w:pPr>
        <w:tabs>
          <w:tab w:val="right" w:leader="dot" w:pos="9532"/>
        </w:tabs>
        <w:ind w:left="720" w:hanging="720"/>
        <w:rPr>
          <w:sz w:val="22"/>
          <w:szCs w:val="22"/>
        </w:rPr>
      </w:pPr>
      <w:r w:rsidRPr="006719FF">
        <w:rPr>
          <w:sz w:val="22"/>
          <w:szCs w:val="22"/>
        </w:rPr>
        <w:t>LATE CHARGE</w:t>
      </w:r>
      <w:r w:rsidRPr="006719FF">
        <w:rPr>
          <w:sz w:val="22"/>
          <w:szCs w:val="22"/>
        </w:rPr>
        <w:tab/>
      </w:r>
      <w:r w:rsidR="0078775C" w:rsidRPr="006719FF">
        <w:rPr>
          <w:sz w:val="22"/>
          <w:szCs w:val="22"/>
          <w:u w:val="single"/>
        </w:rPr>
        <w:t>10</w:t>
      </w:r>
      <w:r w:rsidRPr="006719FF">
        <w:rPr>
          <w:sz w:val="22"/>
          <w:szCs w:val="22"/>
          <w:u w:val="single"/>
        </w:rPr>
        <w:t>%</w:t>
      </w:r>
    </w:p>
    <w:p w14:paraId="10A8F638" w14:textId="77777777" w:rsidR="00CE06EF" w:rsidRPr="006719FF" w:rsidRDefault="00CE06EF" w:rsidP="00AA3D46">
      <w:pPr>
        <w:ind w:left="360"/>
        <w:rPr>
          <w:sz w:val="18"/>
          <w:szCs w:val="18"/>
        </w:rPr>
      </w:pPr>
      <w:r w:rsidRPr="006719FF">
        <w:rPr>
          <w:sz w:val="18"/>
          <w:szCs w:val="18"/>
        </w:rPr>
        <w:t>A ONE-TIME PENALTY MAY BE MADE ON DELINQUENT BILLS BUT MAY NOT BE APPLIED TO ANY BALANCE TO WHICH THE PENALTY WAS APPLIED IN A PREVIOUS BILLING.</w:t>
      </w:r>
    </w:p>
    <w:p w14:paraId="3CFA8362" w14:textId="77777777" w:rsidR="00CE06EF" w:rsidRPr="006719FF" w:rsidRDefault="00CE06EF" w:rsidP="00AA3D46">
      <w:pPr>
        <w:rPr>
          <w:sz w:val="22"/>
          <w:szCs w:val="22"/>
        </w:rPr>
      </w:pPr>
    </w:p>
    <w:p w14:paraId="718F138D" w14:textId="0B4F8E50" w:rsidR="00CE06EF" w:rsidRPr="006719FF" w:rsidRDefault="00CE06EF" w:rsidP="00AA3D46">
      <w:pPr>
        <w:tabs>
          <w:tab w:val="right" w:leader="dot" w:pos="9532"/>
        </w:tabs>
        <w:ind w:left="720" w:hanging="720"/>
        <w:rPr>
          <w:sz w:val="22"/>
          <w:szCs w:val="22"/>
        </w:rPr>
      </w:pPr>
      <w:r w:rsidRPr="006719FF">
        <w:rPr>
          <w:sz w:val="22"/>
          <w:szCs w:val="22"/>
        </w:rPr>
        <w:t>RETURNED CHECK CHARGE</w:t>
      </w:r>
      <w:r w:rsidRPr="006719FF">
        <w:rPr>
          <w:sz w:val="22"/>
          <w:szCs w:val="22"/>
        </w:rPr>
        <w:tab/>
      </w:r>
      <w:r w:rsidRPr="006719FF">
        <w:rPr>
          <w:sz w:val="22"/>
          <w:szCs w:val="22"/>
          <w:u w:val="single"/>
        </w:rPr>
        <w:t>$</w:t>
      </w:r>
      <w:r w:rsidR="0078775C" w:rsidRPr="006719FF">
        <w:rPr>
          <w:sz w:val="22"/>
          <w:szCs w:val="22"/>
          <w:u w:val="single"/>
        </w:rPr>
        <w:t>30.00</w:t>
      </w:r>
    </w:p>
    <w:p w14:paraId="18EDF6F8" w14:textId="77777777" w:rsidR="00CE06EF" w:rsidRPr="006719FF" w:rsidRDefault="00CE06EF" w:rsidP="00AA3D46">
      <w:pPr>
        <w:rPr>
          <w:sz w:val="22"/>
          <w:szCs w:val="22"/>
        </w:rPr>
      </w:pPr>
    </w:p>
    <w:p w14:paraId="7C284D8D" w14:textId="0408DE3A" w:rsidR="00CE06EF" w:rsidRPr="006719FF" w:rsidRDefault="00CE06EF" w:rsidP="00AA3D46">
      <w:pPr>
        <w:tabs>
          <w:tab w:val="right" w:leader="dot" w:pos="9532"/>
        </w:tabs>
        <w:ind w:left="720" w:hanging="720"/>
        <w:rPr>
          <w:sz w:val="22"/>
          <w:szCs w:val="22"/>
        </w:rPr>
      </w:pPr>
      <w:r w:rsidRPr="006719FF">
        <w:rPr>
          <w:sz w:val="22"/>
          <w:szCs w:val="22"/>
        </w:rPr>
        <w:t>CUSTOMER DEPOSIT RESIDENTIAL (Maximum $50)</w:t>
      </w:r>
      <w:r w:rsidRPr="006719FF">
        <w:rPr>
          <w:sz w:val="22"/>
          <w:szCs w:val="22"/>
        </w:rPr>
        <w:tab/>
      </w:r>
      <w:r w:rsidRPr="006719FF">
        <w:rPr>
          <w:sz w:val="22"/>
          <w:szCs w:val="22"/>
          <w:u w:val="single"/>
        </w:rPr>
        <w:t>$</w:t>
      </w:r>
      <w:r w:rsidR="0078775C" w:rsidRPr="006719FF">
        <w:rPr>
          <w:sz w:val="22"/>
          <w:szCs w:val="22"/>
          <w:u w:val="single"/>
        </w:rPr>
        <w:t>50.00</w:t>
      </w:r>
    </w:p>
    <w:p w14:paraId="313402AD" w14:textId="77777777" w:rsidR="00CE06EF" w:rsidRPr="006719FF" w:rsidRDefault="00CE06EF" w:rsidP="00AA3D46">
      <w:pPr>
        <w:rPr>
          <w:sz w:val="22"/>
          <w:szCs w:val="22"/>
        </w:rPr>
      </w:pPr>
    </w:p>
    <w:p w14:paraId="3357626B" w14:textId="77777777" w:rsidR="00CE06EF" w:rsidRPr="006719FF" w:rsidRDefault="00CE06EF" w:rsidP="00AA3D46">
      <w:pPr>
        <w:tabs>
          <w:tab w:val="right" w:leader="dot" w:pos="9532"/>
        </w:tabs>
        <w:rPr>
          <w:sz w:val="22"/>
          <w:szCs w:val="22"/>
        </w:rPr>
      </w:pPr>
      <w:r w:rsidRPr="006719FF">
        <w:rPr>
          <w:sz w:val="22"/>
          <w:szCs w:val="22"/>
        </w:rPr>
        <w:t>COMMERCIAL AND NON-RESIDENTIAL DEPOSIT</w:t>
      </w:r>
      <w:r w:rsidRPr="006719FF">
        <w:rPr>
          <w:sz w:val="22"/>
          <w:szCs w:val="22"/>
        </w:rPr>
        <w:tab/>
      </w:r>
      <w:r w:rsidRPr="006719FF">
        <w:rPr>
          <w:sz w:val="20"/>
        </w:rPr>
        <w:t>1/6TH EST</w:t>
      </w:r>
      <w:r w:rsidR="00E84165" w:rsidRPr="006719FF">
        <w:rPr>
          <w:sz w:val="20"/>
        </w:rPr>
        <w:t>IMATED</w:t>
      </w:r>
      <w:r w:rsidRPr="006719FF">
        <w:rPr>
          <w:sz w:val="20"/>
        </w:rPr>
        <w:t xml:space="preserve"> ANNUAL BILL</w:t>
      </w:r>
    </w:p>
    <w:p w14:paraId="3A6765DC" w14:textId="77777777" w:rsidR="00CE06EF" w:rsidRPr="006719FF" w:rsidRDefault="00CE06EF" w:rsidP="00AA3D46">
      <w:pPr>
        <w:rPr>
          <w:sz w:val="22"/>
          <w:szCs w:val="22"/>
        </w:rPr>
      </w:pPr>
    </w:p>
    <w:p w14:paraId="2BBB6B3C" w14:textId="03E55810" w:rsidR="00CE06EF" w:rsidRPr="006719FF" w:rsidRDefault="00CE06EF" w:rsidP="00AA3D46">
      <w:pPr>
        <w:tabs>
          <w:tab w:val="right" w:leader="dot" w:pos="9532"/>
        </w:tabs>
        <w:rPr>
          <w:sz w:val="22"/>
          <w:szCs w:val="22"/>
        </w:rPr>
      </w:pPr>
      <w:r w:rsidRPr="006719FF">
        <w:rPr>
          <w:sz w:val="22"/>
          <w:szCs w:val="22"/>
        </w:rPr>
        <w:t>METER TEST FEE (actual cost of testing the meter up to)</w:t>
      </w:r>
      <w:r w:rsidRPr="006719FF">
        <w:rPr>
          <w:sz w:val="22"/>
          <w:szCs w:val="22"/>
        </w:rPr>
        <w:tab/>
      </w:r>
      <w:r w:rsidRPr="006719FF">
        <w:rPr>
          <w:sz w:val="22"/>
          <w:szCs w:val="22"/>
          <w:u w:val="single"/>
        </w:rPr>
        <w:t>$</w:t>
      </w:r>
      <w:r w:rsidR="0078775C" w:rsidRPr="006719FF">
        <w:rPr>
          <w:sz w:val="22"/>
          <w:szCs w:val="22"/>
          <w:u w:val="single"/>
        </w:rPr>
        <w:t>25.00</w:t>
      </w:r>
    </w:p>
    <w:p w14:paraId="500DAD1F" w14:textId="77777777" w:rsidR="00CE06EF" w:rsidRPr="009739D1" w:rsidRDefault="00CE06EF" w:rsidP="00AA3D46">
      <w:pPr>
        <w:ind w:left="360"/>
        <w:rPr>
          <w:sz w:val="18"/>
          <w:szCs w:val="18"/>
        </w:rPr>
      </w:pPr>
      <w:r w:rsidRPr="006719FF">
        <w:rPr>
          <w:sz w:val="18"/>
          <w:szCs w:val="18"/>
        </w:rPr>
        <w:t xml:space="preserve">THIS FEE MAY BE CHARGED IF A CUSTOMER REQUESTS A SECOND METER TEST WITHIN A TWO-YEAR </w:t>
      </w:r>
      <w:r w:rsidRPr="009739D1">
        <w:rPr>
          <w:sz w:val="18"/>
          <w:szCs w:val="18"/>
        </w:rPr>
        <w:t>PERIOD AND THE TEST INDICATES THAT THE METER IS RECORDING ACCURATELY.</w:t>
      </w:r>
    </w:p>
    <w:p w14:paraId="37B74D50" w14:textId="77777777" w:rsidR="00CE06EF" w:rsidRPr="009739D1" w:rsidRDefault="00CE06EF" w:rsidP="00AA3D46">
      <w:pPr>
        <w:tabs>
          <w:tab w:val="left" w:pos="-720"/>
        </w:tabs>
        <w:rPr>
          <w:sz w:val="22"/>
          <w:szCs w:val="22"/>
        </w:rPr>
      </w:pPr>
    </w:p>
    <w:p w14:paraId="0E1DC1BE"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69E5B09"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241726E9" w14:textId="77777777" w:rsidR="00CE06EF" w:rsidRPr="009739D1" w:rsidRDefault="00CE06EF" w:rsidP="00AA3D46">
      <w:pPr>
        <w:rPr>
          <w:sz w:val="22"/>
          <w:szCs w:val="22"/>
        </w:rPr>
      </w:pPr>
    </w:p>
    <w:p w14:paraId="273C8CCA"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58F1FA8C"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5625AC8B" w14:textId="77777777" w:rsidR="00CE06EF" w:rsidRPr="009739D1" w:rsidRDefault="00CE06EF" w:rsidP="00AA3D46">
      <w:pPr>
        <w:rPr>
          <w:sz w:val="22"/>
          <w:szCs w:val="22"/>
        </w:rPr>
      </w:pPr>
    </w:p>
    <w:p w14:paraId="7E59289C" w14:textId="77777777" w:rsidR="00CE06EF" w:rsidRPr="009739D1" w:rsidRDefault="00CE06EF" w:rsidP="00AA3D46">
      <w:pPr>
        <w:rPr>
          <w:sz w:val="22"/>
          <w:szCs w:val="22"/>
        </w:rPr>
      </w:pPr>
      <w:r w:rsidRPr="009739D1">
        <w:rPr>
          <w:sz w:val="22"/>
          <w:szCs w:val="22"/>
        </w:rPr>
        <w:t>SEASONAL RECONNECTION FEE:</w:t>
      </w:r>
    </w:p>
    <w:p w14:paraId="3D77D9E4" w14:textId="77777777" w:rsidR="00CE06EF" w:rsidRDefault="00CE06EF" w:rsidP="00AA3D46">
      <w:pPr>
        <w:ind w:left="360"/>
        <w:rPr>
          <w:sz w:val="18"/>
          <w:szCs w:val="18"/>
        </w:rPr>
      </w:pPr>
      <w:r w:rsidRPr="009739D1">
        <w:rPr>
          <w:sz w:val="18"/>
          <w:szCs w:val="18"/>
        </w:rPr>
        <w:t>BASE RATE FOR METER SIZE TIMES NUMBER OF MONTHS OFF THE SYSTEM NOT TO EXCEED SIX MONTHS WHEN LEAVE AND RETURN WITHIN A TWELVE MONTH PERIOD.</w:t>
      </w:r>
    </w:p>
    <w:p w14:paraId="39EEC4FD" w14:textId="77777777" w:rsidR="00686914" w:rsidRDefault="00686914" w:rsidP="00AA3D46">
      <w:pPr>
        <w:ind w:left="360"/>
        <w:rPr>
          <w:sz w:val="18"/>
          <w:szCs w:val="18"/>
        </w:rPr>
      </w:pPr>
    </w:p>
    <w:p w14:paraId="1807EA7D" w14:textId="77777777" w:rsidR="00686914" w:rsidRDefault="00686914" w:rsidP="00AA3D46">
      <w:pPr>
        <w:ind w:left="360"/>
        <w:rPr>
          <w:sz w:val="18"/>
          <w:szCs w:val="18"/>
        </w:rPr>
      </w:pPr>
    </w:p>
    <w:p w14:paraId="02BB8951" w14:textId="77777777" w:rsidR="00686914" w:rsidRDefault="00686914" w:rsidP="00AA3D46">
      <w:pPr>
        <w:ind w:left="360"/>
        <w:rPr>
          <w:sz w:val="18"/>
          <w:szCs w:val="18"/>
        </w:rPr>
      </w:pPr>
    </w:p>
    <w:p w14:paraId="6F8F9BF9" w14:textId="77777777" w:rsidR="00686914" w:rsidRDefault="00686914" w:rsidP="00AA3D46">
      <w:pPr>
        <w:ind w:left="360"/>
        <w:rPr>
          <w:sz w:val="18"/>
          <w:szCs w:val="18"/>
        </w:rPr>
      </w:pPr>
    </w:p>
    <w:p w14:paraId="735F9E76" w14:textId="77777777" w:rsidR="00686914" w:rsidRDefault="00686914" w:rsidP="00AA3D46">
      <w:pPr>
        <w:ind w:left="360"/>
        <w:rPr>
          <w:sz w:val="18"/>
          <w:szCs w:val="18"/>
        </w:rPr>
      </w:pPr>
    </w:p>
    <w:p w14:paraId="364F0124" w14:textId="77777777" w:rsidR="00EE30B1" w:rsidRPr="009739D1" w:rsidRDefault="00EE30B1" w:rsidP="00190CA0">
      <w:pPr>
        <w:pStyle w:val="Heading2"/>
      </w:pPr>
      <w:r w:rsidRPr="009739D1">
        <w:lastRenderedPageBreak/>
        <w:t>SECTION 1.0 -- RATE SCHEDULE (Continued)</w:t>
      </w:r>
    </w:p>
    <w:p w14:paraId="0FEB87B1" w14:textId="77777777" w:rsidR="00CE06EF" w:rsidRPr="009739D1" w:rsidRDefault="00CE06EF" w:rsidP="00AA3D46">
      <w:pPr>
        <w:rPr>
          <w:sz w:val="22"/>
          <w:szCs w:val="22"/>
          <w:u w:val="single"/>
        </w:rPr>
      </w:pPr>
      <w:r w:rsidRPr="009739D1">
        <w:rPr>
          <w:sz w:val="22"/>
          <w:szCs w:val="22"/>
          <w:u w:val="single"/>
        </w:rPr>
        <w:t>Section 1.02 – Miscellaneous Fees (Continued)</w:t>
      </w:r>
    </w:p>
    <w:p w14:paraId="59C13AF6" w14:textId="77777777" w:rsidR="00CE06EF" w:rsidRPr="009739D1" w:rsidRDefault="00CE06EF" w:rsidP="00AA3D46">
      <w:pPr>
        <w:tabs>
          <w:tab w:val="left" w:pos="-1440"/>
        </w:tabs>
        <w:rPr>
          <w:sz w:val="22"/>
          <w:szCs w:val="22"/>
        </w:rPr>
      </w:pPr>
    </w:p>
    <w:p w14:paraId="64FFC8E8" w14:textId="77777777" w:rsidR="003B3461" w:rsidRPr="009739D1" w:rsidRDefault="003B3461" w:rsidP="00AA3D46">
      <w:pPr>
        <w:rPr>
          <w:sz w:val="22"/>
          <w:szCs w:val="22"/>
        </w:rPr>
      </w:pPr>
      <w:r w:rsidRPr="009739D1">
        <w:rPr>
          <w:sz w:val="22"/>
          <w:szCs w:val="22"/>
        </w:rPr>
        <w:t>LINE EXTENSION AND CONSTRUCTION CHARGES:</w:t>
      </w:r>
    </w:p>
    <w:p w14:paraId="43CB4871"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68A700EC" w14:textId="77777777" w:rsidR="003B3461" w:rsidRPr="009739D1" w:rsidRDefault="003B3461" w:rsidP="00AA3D46">
      <w:pPr>
        <w:tabs>
          <w:tab w:val="left" w:pos="-1440"/>
        </w:tabs>
        <w:rPr>
          <w:sz w:val="22"/>
          <w:szCs w:val="22"/>
        </w:rPr>
      </w:pPr>
    </w:p>
    <w:p w14:paraId="69DB50D2"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1DB8887E"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 24.25(b)(2)</w:t>
      </w:r>
      <w:r w:rsidR="008C6FF2">
        <w:rPr>
          <w:sz w:val="18"/>
          <w:szCs w:val="18"/>
        </w:rPr>
        <w:t>(G)</w:t>
      </w:r>
      <w:r>
        <w:rPr>
          <w:sz w:val="18"/>
          <w:szCs w:val="18"/>
        </w:rPr>
        <w:t>]</w:t>
      </w:r>
      <w:r w:rsidRPr="000E43BD">
        <w:rPr>
          <w:sz w:val="18"/>
          <w:szCs w:val="18"/>
        </w:rPr>
        <w:t>.</w:t>
      </w:r>
    </w:p>
    <w:p w14:paraId="4B591B72" w14:textId="77777777" w:rsidR="00CE06EF" w:rsidRPr="009739D1" w:rsidRDefault="00CE06EF" w:rsidP="00AA3D46">
      <w:pPr>
        <w:rPr>
          <w:sz w:val="22"/>
          <w:szCs w:val="22"/>
        </w:rPr>
      </w:pPr>
    </w:p>
    <w:p w14:paraId="347EBDCE"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7D44560F"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41A66F91" w14:textId="77777777" w:rsidR="00470CD1" w:rsidRPr="009739D1" w:rsidRDefault="00470CD1" w:rsidP="00AA3D46">
      <w:pPr>
        <w:tabs>
          <w:tab w:val="right" w:leader="dot" w:pos="9360"/>
        </w:tabs>
        <w:rPr>
          <w:caps/>
          <w:sz w:val="22"/>
          <w:szCs w:val="22"/>
        </w:rPr>
      </w:pPr>
    </w:p>
    <w:p w14:paraId="2912D9BB" w14:textId="77777777" w:rsidR="00CE06EF" w:rsidRPr="009739D1" w:rsidRDefault="00CE06EF" w:rsidP="00AA3D46">
      <w:pPr>
        <w:tabs>
          <w:tab w:val="right" w:leader="dot" w:pos="9532"/>
        </w:tabs>
        <w:rPr>
          <w:caps/>
          <w:sz w:val="22"/>
          <w:szCs w:val="22"/>
          <w:u w:val="single"/>
        </w:rPr>
      </w:pPr>
      <w:r w:rsidRPr="009739D1">
        <w:rPr>
          <w:caps/>
          <w:sz w:val="22"/>
          <w:szCs w:val="22"/>
        </w:rPr>
        <w:t>MONTHLY SUPPLEMENTAL SERVICE RATE:</w:t>
      </w:r>
      <w:r w:rsidRPr="009739D1">
        <w:rPr>
          <w:caps/>
          <w:sz w:val="22"/>
          <w:szCs w:val="22"/>
        </w:rPr>
        <w:tab/>
      </w:r>
      <w:r w:rsidRPr="009739D1">
        <w:rPr>
          <w:caps/>
          <w:sz w:val="22"/>
          <w:szCs w:val="22"/>
          <w:u w:val="single"/>
        </w:rPr>
        <w:t>$</w:t>
      </w:r>
      <w:r w:rsidR="003701D6" w:rsidRPr="009739D1">
        <w:rPr>
          <w:color w:val="FF0000"/>
          <w:sz w:val="22"/>
          <w:szCs w:val="22"/>
          <w:u w:val="single"/>
        </w:rPr>
        <w:t>&lt;Fee&gt;</w:t>
      </w:r>
    </w:p>
    <w:p w14:paraId="53379C6C" w14:textId="77777777" w:rsidR="00CE06EF" w:rsidRPr="009739D1" w:rsidRDefault="00CE06EF" w:rsidP="00AA3D46">
      <w:pPr>
        <w:ind w:left="360"/>
        <w:rPr>
          <w:caps/>
          <w:sz w:val="18"/>
          <w:szCs w:val="18"/>
        </w:rPr>
      </w:pPr>
      <w:r w:rsidRPr="009739D1">
        <w:rPr>
          <w:caps/>
          <w:sz w:val="18"/>
          <w:szCs w:val="18"/>
        </w:rPr>
        <w:t>PER Inch Diameter of Service Connection Meter</w:t>
      </w:r>
    </w:p>
    <w:p w14:paraId="1778ABA3" w14:textId="77777777" w:rsidR="00CE06EF" w:rsidRPr="009739D1" w:rsidRDefault="00CE06EF" w:rsidP="00AA3D46">
      <w:pPr>
        <w:rPr>
          <w:sz w:val="22"/>
          <w:szCs w:val="22"/>
        </w:rPr>
      </w:pPr>
    </w:p>
    <w:p w14:paraId="0B5D3BDF" w14:textId="77777777" w:rsidR="00CE06EF" w:rsidRPr="009739D1" w:rsidRDefault="00CE06EF" w:rsidP="00AA3D46">
      <w:pPr>
        <w:rPr>
          <w:sz w:val="22"/>
          <w:szCs w:val="22"/>
        </w:rPr>
      </w:pPr>
      <w:r w:rsidRPr="009739D1">
        <w:rPr>
          <w:sz w:val="22"/>
          <w:szCs w:val="22"/>
        </w:rPr>
        <w:t>METER TAMPERING, DAMAGE OR DIVERSION FEE:</w:t>
      </w:r>
    </w:p>
    <w:p w14:paraId="12CEA192"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1C19236D" w14:textId="77777777" w:rsidR="00686914" w:rsidRDefault="00686914" w:rsidP="00AA3D46">
      <w:pPr>
        <w:ind w:left="360"/>
        <w:rPr>
          <w:caps/>
          <w:sz w:val="18"/>
          <w:szCs w:val="18"/>
        </w:rPr>
      </w:pPr>
    </w:p>
    <w:p w14:paraId="0B70C7B8" w14:textId="77777777" w:rsidR="00686914" w:rsidRDefault="00686914" w:rsidP="00AA3D46">
      <w:pPr>
        <w:ind w:left="360"/>
        <w:rPr>
          <w:caps/>
          <w:sz w:val="18"/>
          <w:szCs w:val="18"/>
        </w:rPr>
      </w:pPr>
    </w:p>
    <w:p w14:paraId="00AA9D63" w14:textId="77777777" w:rsidR="00686914" w:rsidRDefault="00686914" w:rsidP="00AA3D46">
      <w:pPr>
        <w:ind w:left="360"/>
        <w:rPr>
          <w:caps/>
          <w:sz w:val="18"/>
          <w:szCs w:val="18"/>
        </w:rPr>
      </w:pPr>
    </w:p>
    <w:p w14:paraId="2C6493A4" w14:textId="77777777" w:rsidR="00686914" w:rsidRDefault="00686914" w:rsidP="00AA3D46">
      <w:pPr>
        <w:ind w:left="360"/>
        <w:rPr>
          <w:caps/>
          <w:sz w:val="18"/>
          <w:szCs w:val="18"/>
        </w:rPr>
      </w:pPr>
    </w:p>
    <w:p w14:paraId="2980C8A8" w14:textId="77777777" w:rsidR="00686914" w:rsidRDefault="00686914" w:rsidP="00AA3D46">
      <w:pPr>
        <w:ind w:left="360"/>
        <w:rPr>
          <w:caps/>
          <w:sz w:val="18"/>
          <w:szCs w:val="18"/>
        </w:rPr>
      </w:pPr>
    </w:p>
    <w:p w14:paraId="4C9E9E59" w14:textId="77777777" w:rsidR="00686914" w:rsidRDefault="00686914" w:rsidP="00AA3D46">
      <w:pPr>
        <w:ind w:left="360"/>
        <w:rPr>
          <w:caps/>
          <w:sz w:val="18"/>
          <w:szCs w:val="18"/>
        </w:rPr>
      </w:pPr>
    </w:p>
    <w:p w14:paraId="7C2D9F32" w14:textId="77777777" w:rsidR="00686914" w:rsidRDefault="00686914" w:rsidP="00AA3D46">
      <w:pPr>
        <w:ind w:left="360"/>
        <w:rPr>
          <w:caps/>
          <w:sz w:val="18"/>
          <w:szCs w:val="18"/>
        </w:rPr>
      </w:pPr>
    </w:p>
    <w:p w14:paraId="7D414808" w14:textId="77777777" w:rsidR="00686914" w:rsidRDefault="00686914" w:rsidP="00AA3D46">
      <w:pPr>
        <w:ind w:left="360"/>
        <w:rPr>
          <w:caps/>
          <w:sz w:val="18"/>
          <w:szCs w:val="18"/>
        </w:rPr>
      </w:pPr>
    </w:p>
    <w:p w14:paraId="4C75594F" w14:textId="77777777" w:rsidR="00686914" w:rsidRDefault="00686914" w:rsidP="00AA3D46">
      <w:pPr>
        <w:ind w:left="360"/>
        <w:rPr>
          <w:caps/>
          <w:sz w:val="18"/>
          <w:szCs w:val="18"/>
        </w:rPr>
      </w:pPr>
    </w:p>
    <w:p w14:paraId="4CF01606" w14:textId="77777777" w:rsidR="00686914" w:rsidRDefault="00686914" w:rsidP="00AA3D46">
      <w:pPr>
        <w:ind w:left="360"/>
        <w:rPr>
          <w:caps/>
          <w:sz w:val="18"/>
          <w:szCs w:val="18"/>
        </w:rPr>
      </w:pPr>
    </w:p>
    <w:p w14:paraId="3189B45B" w14:textId="77777777" w:rsidR="00686914" w:rsidRDefault="00686914" w:rsidP="00AA3D46">
      <w:pPr>
        <w:ind w:left="360"/>
        <w:rPr>
          <w:caps/>
          <w:sz w:val="18"/>
          <w:szCs w:val="18"/>
        </w:rPr>
      </w:pPr>
    </w:p>
    <w:p w14:paraId="0AD8C82D" w14:textId="77777777" w:rsidR="00686914" w:rsidRDefault="00686914" w:rsidP="00AA3D46">
      <w:pPr>
        <w:ind w:left="360"/>
        <w:rPr>
          <w:caps/>
          <w:sz w:val="18"/>
          <w:szCs w:val="18"/>
        </w:rPr>
      </w:pPr>
    </w:p>
    <w:p w14:paraId="398413E8" w14:textId="77777777" w:rsidR="00686914" w:rsidRDefault="00686914" w:rsidP="00AA3D46">
      <w:pPr>
        <w:ind w:left="360"/>
        <w:rPr>
          <w:caps/>
          <w:sz w:val="18"/>
          <w:szCs w:val="18"/>
        </w:rPr>
      </w:pPr>
    </w:p>
    <w:p w14:paraId="1AFC6F8B" w14:textId="77777777" w:rsidR="00686914" w:rsidRDefault="00686914" w:rsidP="00AA3D46">
      <w:pPr>
        <w:ind w:left="360"/>
        <w:rPr>
          <w:caps/>
          <w:sz w:val="18"/>
          <w:szCs w:val="18"/>
        </w:rPr>
      </w:pPr>
    </w:p>
    <w:p w14:paraId="614FED2D" w14:textId="77777777" w:rsidR="00686914" w:rsidRDefault="00686914" w:rsidP="00AA3D46">
      <w:pPr>
        <w:ind w:left="360"/>
        <w:rPr>
          <w:caps/>
          <w:sz w:val="18"/>
          <w:szCs w:val="18"/>
        </w:rPr>
      </w:pPr>
    </w:p>
    <w:p w14:paraId="524AD4B4" w14:textId="77777777" w:rsidR="00686914" w:rsidRDefault="00686914" w:rsidP="00AA3D46">
      <w:pPr>
        <w:ind w:left="360"/>
        <w:rPr>
          <w:caps/>
          <w:sz w:val="18"/>
          <w:szCs w:val="18"/>
        </w:rPr>
      </w:pPr>
    </w:p>
    <w:p w14:paraId="1BCED2D0" w14:textId="77777777" w:rsidR="00686914" w:rsidRDefault="00686914" w:rsidP="00AA3D46">
      <w:pPr>
        <w:ind w:left="360"/>
        <w:rPr>
          <w:caps/>
          <w:sz w:val="18"/>
          <w:szCs w:val="18"/>
        </w:rPr>
      </w:pPr>
    </w:p>
    <w:p w14:paraId="687A2BBC" w14:textId="77777777" w:rsidR="00686914" w:rsidRDefault="00686914" w:rsidP="00AA3D46">
      <w:pPr>
        <w:ind w:left="360"/>
        <w:rPr>
          <w:caps/>
          <w:sz w:val="18"/>
          <w:szCs w:val="18"/>
        </w:rPr>
      </w:pPr>
    </w:p>
    <w:p w14:paraId="31ECB1A6" w14:textId="77777777" w:rsidR="00686914" w:rsidRDefault="00686914" w:rsidP="00AA3D46">
      <w:pPr>
        <w:ind w:left="360"/>
        <w:rPr>
          <w:caps/>
          <w:sz w:val="18"/>
          <w:szCs w:val="18"/>
        </w:rPr>
      </w:pPr>
    </w:p>
    <w:p w14:paraId="60680BCA" w14:textId="77777777" w:rsidR="00686914" w:rsidRDefault="00686914" w:rsidP="00AA3D46">
      <w:pPr>
        <w:ind w:left="360"/>
        <w:rPr>
          <w:caps/>
          <w:sz w:val="18"/>
          <w:szCs w:val="18"/>
        </w:rPr>
      </w:pPr>
    </w:p>
    <w:p w14:paraId="12992019" w14:textId="77777777" w:rsidR="00686914" w:rsidRDefault="00686914" w:rsidP="00AA3D46">
      <w:pPr>
        <w:ind w:left="360"/>
        <w:rPr>
          <w:caps/>
          <w:sz w:val="18"/>
          <w:szCs w:val="18"/>
        </w:rPr>
      </w:pPr>
    </w:p>
    <w:p w14:paraId="17711F26" w14:textId="77777777" w:rsidR="00686914" w:rsidRDefault="00686914" w:rsidP="00AA3D46">
      <w:pPr>
        <w:ind w:left="360"/>
        <w:rPr>
          <w:caps/>
          <w:sz w:val="18"/>
          <w:szCs w:val="18"/>
        </w:rPr>
      </w:pPr>
    </w:p>
    <w:p w14:paraId="69C4B3E4" w14:textId="77777777" w:rsidR="00686914" w:rsidRDefault="00686914" w:rsidP="00AA3D46">
      <w:pPr>
        <w:ind w:left="360"/>
        <w:rPr>
          <w:caps/>
          <w:sz w:val="18"/>
          <w:szCs w:val="18"/>
        </w:rPr>
      </w:pPr>
    </w:p>
    <w:p w14:paraId="3A362FC9" w14:textId="77777777" w:rsidR="00686914" w:rsidRDefault="00686914" w:rsidP="00AA3D46">
      <w:pPr>
        <w:ind w:left="360"/>
        <w:rPr>
          <w:caps/>
          <w:sz w:val="18"/>
          <w:szCs w:val="18"/>
        </w:rPr>
      </w:pPr>
    </w:p>
    <w:p w14:paraId="4BD3F275" w14:textId="77777777" w:rsidR="00686914" w:rsidRDefault="00686914" w:rsidP="00AA3D46">
      <w:pPr>
        <w:ind w:left="360"/>
        <w:rPr>
          <w:caps/>
          <w:sz w:val="18"/>
          <w:szCs w:val="18"/>
        </w:rPr>
      </w:pPr>
    </w:p>
    <w:p w14:paraId="1D095470" w14:textId="77777777" w:rsidR="00686914" w:rsidRDefault="00686914" w:rsidP="00AA3D46">
      <w:pPr>
        <w:ind w:left="360"/>
        <w:rPr>
          <w:caps/>
          <w:sz w:val="18"/>
          <w:szCs w:val="18"/>
        </w:rPr>
      </w:pPr>
    </w:p>
    <w:p w14:paraId="09F90FAD" w14:textId="77777777" w:rsidR="00686914" w:rsidRDefault="00686914" w:rsidP="00AA3D46">
      <w:pPr>
        <w:ind w:left="360"/>
        <w:rPr>
          <w:caps/>
          <w:sz w:val="18"/>
          <w:szCs w:val="18"/>
        </w:rPr>
      </w:pPr>
    </w:p>
    <w:p w14:paraId="32DB2229" w14:textId="77777777" w:rsidR="00686914" w:rsidRDefault="00686914" w:rsidP="00AA3D46">
      <w:pPr>
        <w:ind w:left="360"/>
        <w:rPr>
          <w:caps/>
          <w:sz w:val="18"/>
          <w:szCs w:val="18"/>
        </w:rPr>
      </w:pPr>
    </w:p>
    <w:p w14:paraId="1BBA4F38" w14:textId="77777777" w:rsidR="00686914" w:rsidRDefault="00686914" w:rsidP="00AA3D46">
      <w:pPr>
        <w:ind w:left="360"/>
        <w:rPr>
          <w:caps/>
          <w:sz w:val="18"/>
          <w:szCs w:val="18"/>
        </w:rPr>
      </w:pPr>
    </w:p>
    <w:p w14:paraId="557DE664" w14:textId="77777777" w:rsidR="00686914" w:rsidRDefault="00686914" w:rsidP="00AA3D46">
      <w:pPr>
        <w:ind w:left="360"/>
        <w:rPr>
          <w:caps/>
          <w:sz w:val="18"/>
          <w:szCs w:val="18"/>
        </w:rPr>
      </w:pPr>
    </w:p>
    <w:p w14:paraId="59FC7C5E" w14:textId="77777777" w:rsidR="00686914" w:rsidRDefault="00686914" w:rsidP="00AA3D46">
      <w:pPr>
        <w:ind w:left="360"/>
        <w:rPr>
          <w:caps/>
          <w:sz w:val="18"/>
          <w:szCs w:val="18"/>
        </w:rPr>
      </w:pPr>
    </w:p>
    <w:p w14:paraId="463C0D85" w14:textId="77777777" w:rsidR="00686914" w:rsidRDefault="00686914" w:rsidP="00AA3D46">
      <w:pPr>
        <w:ind w:left="360"/>
        <w:rPr>
          <w:caps/>
          <w:sz w:val="18"/>
          <w:szCs w:val="18"/>
        </w:rPr>
      </w:pPr>
    </w:p>
    <w:p w14:paraId="08DF8C53" w14:textId="77777777" w:rsidR="00686914" w:rsidRDefault="00686914" w:rsidP="00AA3D46">
      <w:pPr>
        <w:ind w:left="360"/>
        <w:rPr>
          <w:caps/>
          <w:sz w:val="18"/>
          <w:szCs w:val="18"/>
        </w:rPr>
      </w:pPr>
    </w:p>
    <w:p w14:paraId="0316F9F0" w14:textId="77777777" w:rsidR="00686914" w:rsidRDefault="00686914" w:rsidP="00AA3D46">
      <w:pPr>
        <w:ind w:left="360"/>
        <w:rPr>
          <w:caps/>
          <w:sz w:val="18"/>
          <w:szCs w:val="18"/>
        </w:rPr>
      </w:pPr>
    </w:p>
    <w:p w14:paraId="237F1EFE" w14:textId="77777777" w:rsidR="00686914" w:rsidRDefault="00686914" w:rsidP="00AA3D46">
      <w:pPr>
        <w:ind w:left="360"/>
        <w:rPr>
          <w:caps/>
          <w:sz w:val="18"/>
          <w:szCs w:val="18"/>
        </w:rPr>
      </w:pPr>
    </w:p>
    <w:p w14:paraId="5ED4AF98" w14:textId="77777777" w:rsidR="00686914" w:rsidRDefault="00686914" w:rsidP="00AA3D46">
      <w:pPr>
        <w:ind w:left="360"/>
        <w:rPr>
          <w:caps/>
          <w:sz w:val="18"/>
          <w:szCs w:val="18"/>
        </w:rPr>
      </w:pPr>
    </w:p>
    <w:p w14:paraId="20614957" w14:textId="77777777" w:rsidR="00686914" w:rsidRDefault="00686914" w:rsidP="00AA3D46">
      <w:pPr>
        <w:ind w:left="360"/>
        <w:rPr>
          <w:caps/>
          <w:sz w:val="18"/>
          <w:szCs w:val="18"/>
        </w:rPr>
      </w:pPr>
    </w:p>
    <w:p w14:paraId="7DE3F899" w14:textId="77CE11FD" w:rsidR="00EE30B1" w:rsidRPr="009739D1" w:rsidRDefault="00EE30B1" w:rsidP="006D2793">
      <w:pPr>
        <w:pStyle w:val="Heading2"/>
        <w:jc w:val="both"/>
      </w:pPr>
    </w:p>
    <w:p w14:paraId="7A710131" w14:textId="77777777" w:rsidR="00DD1CD1" w:rsidRPr="009739D1" w:rsidRDefault="00DD1CD1" w:rsidP="00190CA0">
      <w:pPr>
        <w:pStyle w:val="Heading2"/>
      </w:pPr>
      <w:bookmarkStart w:id="1" w:name="_Ref454181801"/>
      <w:r w:rsidRPr="009739D1">
        <w:t>SECTION 2.0 - SERVICE RULES AND REGULATIONS</w:t>
      </w:r>
      <w:bookmarkEnd w:id="1"/>
    </w:p>
    <w:p w14:paraId="5C479E0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428540BD" w14:textId="77777777" w:rsidR="00190CA0" w:rsidRPr="009739D1" w:rsidRDefault="00190CA0" w:rsidP="00190CA0">
      <w:pPr>
        <w:pStyle w:val="Heading3"/>
      </w:pPr>
      <w:r w:rsidRPr="009739D1">
        <w:t xml:space="preserve">Section 2.01 - Application for Water Service </w:t>
      </w:r>
    </w:p>
    <w:p w14:paraId="0D116B3B"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704B5E5E" w14:textId="77777777" w:rsidR="00190CA0" w:rsidRPr="009739D1" w:rsidRDefault="00190CA0" w:rsidP="00190CA0">
      <w:pPr>
        <w:pStyle w:val="Heading3"/>
      </w:pPr>
      <w:r w:rsidRPr="009739D1">
        <w:t xml:space="preserve">Section 2.02 - Refusal of Service </w:t>
      </w:r>
    </w:p>
    <w:p w14:paraId="1670353C"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69B706A7" w14:textId="77777777" w:rsidR="00190CA0" w:rsidRPr="009739D1" w:rsidRDefault="00190CA0" w:rsidP="00190CA0">
      <w:pPr>
        <w:pStyle w:val="Heading3"/>
      </w:pPr>
      <w:r w:rsidRPr="009739D1">
        <w:t xml:space="preserve">Section 2.03 - Fees and Charges &amp; Easements Required Before Service Can Be Connected </w:t>
      </w:r>
    </w:p>
    <w:p w14:paraId="2D8715ED" w14:textId="77777777" w:rsidR="00190CA0" w:rsidRPr="009739D1" w:rsidRDefault="00190CA0" w:rsidP="00190CA0">
      <w:pPr>
        <w:rPr>
          <w:u w:val="single"/>
        </w:rPr>
      </w:pPr>
      <w:r w:rsidRPr="009739D1">
        <w:rPr>
          <w:u w:val="single"/>
        </w:rPr>
        <w:t xml:space="preserve">(A) Customer Deposits </w:t>
      </w:r>
    </w:p>
    <w:p w14:paraId="3260F619"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CCDDE1F"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10CF1837"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73E0BE5C"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FF3BB19" w14:textId="77777777" w:rsidR="00686914" w:rsidRDefault="00686914" w:rsidP="00A81C40">
      <w:pPr>
        <w:pStyle w:val="BodyText"/>
      </w:pPr>
    </w:p>
    <w:p w14:paraId="145D624F" w14:textId="77777777" w:rsidR="00686914" w:rsidRDefault="00686914" w:rsidP="00A81C40">
      <w:pPr>
        <w:pStyle w:val="BodyText"/>
      </w:pPr>
    </w:p>
    <w:p w14:paraId="5D913B54" w14:textId="77777777" w:rsidR="00686914" w:rsidRDefault="00686914" w:rsidP="00A81C40">
      <w:pPr>
        <w:pStyle w:val="BodyText"/>
      </w:pPr>
    </w:p>
    <w:p w14:paraId="279DDC0F" w14:textId="77777777" w:rsidR="00686914" w:rsidRDefault="00686914" w:rsidP="00A81C40">
      <w:pPr>
        <w:pStyle w:val="BodyText"/>
      </w:pPr>
    </w:p>
    <w:p w14:paraId="6E0FFD6B" w14:textId="77777777" w:rsidR="002D0C66" w:rsidRPr="009739D1" w:rsidRDefault="002D0C66" w:rsidP="002D0C66">
      <w:pPr>
        <w:pStyle w:val="Heading2"/>
      </w:pPr>
      <w:r w:rsidRPr="009739D1">
        <w:lastRenderedPageBreak/>
        <w:t>SECTION 2.0 - SERVICE RULES AND REGULATIONS (Continued)</w:t>
      </w:r>
    </w:p>
    <w:p w14:paraId="7679E722" w14:textId="77777777" w:rsidR="002D0C66" w:rsidRPr="009739D1" w:rsidRDefault="002D0C66" w:rsidP="002D0C66">
      <w:pPr>
        <w:pStyle w:val="Heading3"/>
      </w:pPr>
      <w:r w:rsidRPr="009739D1">
        <w:t>Section 2.03 - Fees and Charges &amp; Easements Required Before Service Can Be Connected (Continued)</w:t>
      </w:r>
    </w:p>
    <w:p w14:paraId="3DA4E788" w14:textId="77777777" w:rsidR="002D0C66" w:rsidRPr="009739D1" w:rsidRDefault="002D0C66" w:rsidP="002D0C66"/>
    <w:p w14:paraId="7A5320B3" w14:textId="77777777" w:rsidR="002D0C66" w:rsidRPr="009739D1" w:rsidRDefault="002D0C66" w:rsidP="002D0C66">
      <w:pPr>
        <w:rPr>
          <w:u w:val="single"/>
        </w:rPr>
      </w:pPr>
      <w:r w:rsidRPr="009739D1">
        <w:rPr>
          <w:u w:val="single"/>
        </w:rPr>
        <w:t xml:space="preserve"> (B) Tap or Reconnect Fees </w:t>
      </w:r>
    </w:p>
    <w:p w14:paraId="621A5A20"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28007B6E"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358C03D4" w14:textId="77777777" w:rsidR="002D0C66" w:rsidRPr="009739D1" w:rsidRDefault="002D0C66" w:rsidP="002D0C66">
      <w:pPr>
        <w:rPr>
          <w:u w:val="single"/>
        </w:rPr>
      </w:pPr>
      <w:r w:rsidRPr="009739D1">
        <w:rPr>
          <w:u w:val="single"/>
        </w:rPr>
        <w:t xml:space="preserve">(C) Easement Requirement </w:t>
      </w:r>
    </w:p>
    <w:p w14:paraId="577B9FD3"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CAF4A41" w14:textId="77777777" w:rsidR="002D0C66" w:rsidRPr="009739D1" w:rsidRDefault="002D0C66" w:rsidP="002D0C66">
      <w:pPr>
        <w:pStyle w:val="Heading3"/>
      </w:pPr>
      <w:r w:rsidRPr="009739D1">
        <w:t xml:space="preserve">Section 2.04 - Utility Response to Applications for Service </w:t>
      </w:r>
    </w:p>
    <w:p w14:paraId="2BC068F8"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F87C544"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66A78D01" w14:textId="77777777" w:rsidR="00F804DA" w:rsidRDefault="00F804DA">
      <w:pPr>
        <w:autoSpaceDE/>
        <w:autoSpaceDN/>
        <w:adjustRightInd/>
        <w:spacing w:before="0" w:after="0"/>
        <w:contextualSpacing w:val="0"/>
        <w:jc w:val="left"/>
      </w:pPr>
      <w:r>
        <w:rPr>
          <w:b/>
          <w:bCs/>
          <w:iCs/>
          <w:caps/>
        </w:rPr>
        <w:br w:type="page"/>
      </w:r>
    </w:p>
    <w:p w14:paraId="44D94E42" w14:textId="77777777" w:rsidR="00DD1CD1" w:rsidRPr="009739D1" w:rsidRDefault="00DD1CD1" w:rsidP="002D0C66">
      <w:pPr>
        <w:pStyle w:val="Heading2"/>
      </w:pPr>
      <w:r w:rsidRPr="009739D1">
        <w:lastRenderedPageBreak/>
        <w:t>SECTION 2.0 - SERVICE RULES AND REGULATIONS (Continued)</w:t>
      </w:r>
    </w:p>
    <w:p w14:paraId="5F9C0D38" w14:textId="77777777" w:rsidR="002D0C66" w:rsidRPr="009739D1" w:rsidRDefault="002D0C66" w:rsidP="002D0C66">
      <w:pPr>
        <w:pStyle w:val="Heading3"/>
      </w:pPr>
      <w:r w:rsidRPr="009739D1">
        <w:t xml:space="preserve">Section 2.05 - Customer Responsibility </w:t>
      </w:r>
    </w:p>
    <w:p w14:paraId="00B415FC"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17BC0299"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2BC54D8" w14:textId="77777777" w:rsidR="002D0C66" w:rsidRPr="009739D1" w:rsidRDefault="002D0C66" w:rsidP="002D0C66">
      <w:pPr>
        <w:pStyle w:val="Heading3"/>
      </w:pPr>
      <w:r w:rsidRPr="009739D1">
        <w:t xml:space="preserve">Section 2.06 - Customer Service Inspections </w:t>
      </w:r>
    </w:p>
    <w:p w14:paraId="2E0F965C"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Pr="009739D1">
        <w:t xml:space="preserve"> 290.46(j). The utility is not required to perform these inspections for the applicant/customer, but will assist the applicant/customer in locating and obtaining the services of a certified inspector.</w:t>
      </w:r>
    </w:p>
    <w:p w14:paraId="270805E0" w14:textId="77777777" w:rsidR="00932BCE" w:rsidRPr="009739D1" w:rsidRDefault="00932BCE" w:rsidP="00932BCE">
      <w:pPr>
        <w:pStyle w:val="Heading3"/>
      </w:pPr>
      <w:r w:rsidRPr="009739D1">
        <w:t xml:space="preserve">Section 2.07 - Back Flow Prevention Devices </w:t>
      </w:r>
    </w:p>
    <w:p w14:paraId="79D63847"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812E11">
        <w:t xml:space="preserve"> </w:t>
      </w:r>
      <w:r w:rsidR="00E84165">
        <w:t>290.47(f) Appendix F</w:t>
      </w:r>
      <w:bookmarkEnd w:id="2"/>
      <w:r w:rsidRPr="009739D1">
        <w:t xml:space="preserve">, Assessment of Hazards and Selection of Assemblies of the TCEQ Rules and Regulations for Public Water Systems. </w:t>
      </w:r>
    </w:p>
    <w:p w14:paraId="2A39F272"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16B7D7"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812E11">
        <w:t xml:space="preserve">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5E975DF7" w14:textId="77777777" w:rsidR="00F804DA" w:rsidRDefault="00F804DA">
      <w:pPr>
        <w:autoSpaceDE/>
        <w:autoSpaceDN/>
        <w:adjustRightInd/>
        <w:spacing w:before="0" w:after="0"/>
        <w:contextualSpacing w:val="0"/>
        <w:jc w:val="left"/>
      </w:pPr>
      <w:r>
        <w:rPr>
          <w:b/>
          <w:bCs/>
          <w:iCs/>
          <w:caps/>
        </w:rPr>
        <w:br w:type="page"/>
      </w:r>
    </w:p>
    <w:p w14:paraId="6FFCA2AC" w14:textId="77777777" w:rsidR="00932BCE" w:rsidRPr="009739D1" w:rsidRDefault="00932BCE" w:rsidP="00A81C40">
      <w:pPr>
        <w:pStyle w:val="Heading2"/>
      </w:pPr>
      <w:r w:rsidRPr="009739D1">
        <w:lastRenderedPageBreak/>
        <w:t>SECTION 2.0 - SERVICE RULES AND REGULATIONS (Continued)</w:t>
      </w:r>
    </w:p>
    <w:p w14:paraId="49F98770" w14:textId="77777777" w:rsidR="00932BCE" w:rsidRPr="009739D1" w:rsidRDefault="00932BCE" w:rsidP="00932BCE">
      <w:pPr>
        <w:pStyle w:val="Heading3"/>
      </w:pPr>
      <w:r w:rsidRPr="009739D1">
        <w:t>Section 2.07 - Back Flow Prevention Devices (continued)</w:t>
      </w:r>
    </w:p>
    <w:p w14:paraId="04CD9D59"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5F1A01A6"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03BE1E7E" w14:textId="77777777" w:rsidR="00932BCE" w:rsidRPr="009739D1" w:rsidRDefault="00932BCE" w:rsidP="00932BCE">
      <w:pPr>
        <w:pStyle w:val="Heading3"/>
      </w:pPr>
      <w:r w:rsidRPr="009739D1">
        <w:t xml:space="preserve">Section 2.08 - Access to Customer’s Premises </w:t>
      </w:r>
    </w:p>
    <w:p w14:paraId="2FA46B7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1BA9335"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DAE4B31" w14:textId="77777777" w:rsidR="007768F0" w:rsidRPr="009739D1" w:rsidRDefault="007768F0" w:rsidP="007768F0">
      <w:pPr>
        <w:pStyle w:val="Heading3"/>
      </w:pPr>
      <w:r w:rsidRPr="009739D1">
        <w:t xml:space="preserve">Section 2.09 - Meter Requirements, Readings, and Testing </w:t>
      </w:r>
    </w:p>
    <w:p w14:paraId="22878912"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44A22B2A"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C5EC9DE" w14:textId="77777777" w:rsidR="00F804DA" w:rsidRDefault="00F804DA">
      <w:pPr>
        <w:autoSpaceDE/>
        <w:autoSpaceDN/>
        <w:adjustRightInd/>
        <w:spacing w:before="0" w:after="0"/>
        <w:contextualSpacing w:val="0"/>
        <w:jc w:val="left"/>
      </w:pPr>
      <w:r>
        <w:rPr>
          <w:b/>
          <w:bCs/>
          <w:iCs/>
          <w:caps/>
        </w:rPr>
        <w:br w:type="page"/>
      </w:r>
    </w:p>
    <w:p w14:paraId="7B731ACB" w14:textId="77777777" w:rsidR="007768F0" w:rsidRPr="009739D1" w:rsidRDefault="00932BCE" w:rsidP="00585011">
      <w:pPr>
        <w:pStyle w:val="Heading2"/>
      </w:pPr>
      <w:r w:rsidRPr="009739D1">
        <w:lastRenderedPageBreak/>
        <w:t>SECTION 2.0 - SERVICE RULES AND REGULATIONS (Continued)</w:t>
      </w:r>
    </w:p>
    <w:p w14:paraId="09D7D316"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37C9B7DA"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509EFD43" w14:textId="77777777" w:rsidR="00932BCE" w:rsidRPr="009739D1" w:rsidRDefault="00932BCE" w:rsidP="007768F0">
      <w:pPr>
        <w:pStyle w:val="Heading3"/>
      </w:pPr>
      <w:r w:rsidRPr="009739D1">
        <w:t xml:space="preserve">Section 2.10 - Billing </w:t>
      </w:r>
    </w:p>
    <w:p w14:paraId="7E66CFB9" w14:textId="77777777" w:rsidR="00932BCE" w:rsidRPr="009739D1" w:rsidRDefault="00932BCE" w:rsidP="007768F0">
      <w:pPr>
        <w:pStyle w:val="Heading3"/>
      </w:pPr>
      <w:r w:rsidRPr="009739D1">
        <w:t xml:space="preserve">(A) Regular Billing </w:t>
      </w:r>
    </w:p>
    <w:p w14:paraId="493BEAFC"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AB2AC47" w14:textId="77777777" w:rsidR="00932BCE" w:rsidRPr="009739D1" w:rsidRDefault="00932BCE" w:rsidP="007768F0">
      <w:pPr>
        <w:pStyle w:val="Heading3"/>
      </w:pPr>
      <w:r w:rsidRPr="009739D1">
        <w:t xml:space="preserve">(B) Late Fees </w:t>
      </w:r>
    </w:p>
    <w:p w14:paraId="5387D464"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1CEBEDCD" w14:textId="77777777" w:rsidR="00932BCE" w:rsidRPr="009739D1" w:rsidRDefault="00932BCE" w:rsidP="007768F0">
      <w:pPr>
        <w:pStyle w:val="Heading3"/>
      </w:pPr>
      <w:r w:rsidRPr="009739D1">
        <w:t xml:space="preserve">(C) Information on Bill </w:t>
      </w:r>
    </w:p>
    <w:p w14:paraId="220E9369"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2439F6FE" w14:textId="77777777" w:rsidR="00932BCE" w:rsidRPr="009739D1" w:rsidRDefault="00932BCE" w:rsidP="007768F0">
      <w:pPr>
        <w:pStyle w:val="Heading3"/>
      </w:pPr>
      <w:r w:rsidRPr="009739D1">
        <w:t xml:space="preserve">(D) Prorated Bills </w:t>
      </w:r>
    </w:p>
    <w:p w14:paraId="5EC52B90"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4D25237B" w14:textId="77777777" w:rsidR="00F804DA" w:rsidRDefault="00F804DA">
      <w:pPr>
        <w:autoSpaceDE/>
        <w:autoSpaceDN/>
        <w:adjustRightInd/>
        <w:spacing w:before="0" w:after="0"/>
        <w:contextualSpacing w:val="0"/>
        <w:jc w:val="left"/>
      </w:pPr>
      <w:r>
        <w:rPr>
          <w:b/>
          <w:bCs/>
          <w:iCs/>
          <w:caps/>
        </w:rPr>
        <w:br w:type="page"/>
      </w:r>
    </w:p>
    <w:p w14:paraId="24CEFC4D" w14:textId="77777777" w:rsidR="007768F0" w:rsidRPr="009739D1" w:rsidRDefault="007768F0" w:rsidP="00585011">
      <w:pPr>
        <w:pStyle w:val="Heading2"/>
      </w:pPr>
      <w:r w:rsidRPr="009739D1">
        <w:lastRenderedPageBreak/>
        <w:t>SECTION 2.0 - SERVICE RULES AND REGULATIONS (Continued)</w:t>
      </w:r>
    </w:p>
    <w:p w14:paraId="33B1EEEA" w14:textId="77777777" w:rsidR="00932BCE" w:rsidRPr="009739D1" w:rsidRDefault="00932BCE" w:rsidP="007768F0">
      <w:pPr>
        <w:pStyle w:val="Heading3"/>
      </w:pPr>
      <w:r w:rsidRPr="009739D1">
        <w:t xml:space="preserve">Section 2.11- Payments </w:t>
      </w:r>
    </w:p>
    <w:p w14:paraId="4C2751C9"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1B797080"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CDDA83B" w14:textId="77777777" w:rsidR="00932BCE" w:rsidRPr="009739D1" w:rsidRDefault="00932BCE" w:rsidP="007768F0">
      <w:pPr>
        <w:pStyle w:val="Heading3"/>
      </w:pPr>
      <w:r w:rsidRPr="009739D1">
        <w:t xml:space="preserve">Section 2.12 - Service Disconnection </w:t>
      </w:r>
    </w:p>
    <w:p w14:paraId="7E8BAF14" w14:textId="77777777" w:rsidR="00932BCE" w:rsidRPr="009739D1" w:rsidRDefault="00932BCE" w:rsidP="007768F0">
      <w:pPr>
        <w:pStyle w:val="Heading3"/>
      </w:pPr>
      <w:r w:rsidRPr="009739D1">
        <w:t xml:space="preserve">(A) With Notice </w:t>
      </w:r>
    </w:p>
    <w:p w14:paraId="4FC895B0"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5D2371DA"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33D3AE22"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5ACC2471" w14:textId="77777777" w:rsidR="00932BCE" w:rsidRPr="009739D1" w:rsidRDefault="00932BCE" w:rsidP="007768F0">
      <w:pPr>
        <w:pStyle w:val="Heading3"/>
      </w:pPr>
      <w:r w:rsidRPr="009739D1">
        <w:t xml:space="preserve">B) Without Notice </w:t>
      </w:r>
    </w:p>
    <w:p w14:paraId="649EF7F0"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419A99D0" w14:textId="77777777" w:rsidR="00932BCE" w:rsidRPr="009739D1" w:rsidRDefault="00932BCE" w:rsidP="007768F0">
      <w:pPr>
        <w:pStyle w:val="Heading3"/>
      </w:pPr>
      <w:r w:rsidRPr="009739D1">
        <w:t xml:space="preserve">Section 2.13 - Reconnection of Service </w:t>
      </w:r>
    </w:p>
    <w:p w14:paraId="630BA26B"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062C540"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7836150B" w14:textId="77777777" w:rsidR="00B93772" w:rsidRPr="009739D1" w:rsidRDefault="00B93772" w:rsidP="00B93772">
      <w:pPr>
        <w:pStyle w:val="Heading3"/>
      </w:pPr>
      <w:r w:rsidRPr="009739D1">
        <w:t xml:space="preserve">Section 2.14 - Service Interruptions </w:t>
      </w:r>
    </w:p>
    <w:p w14:paraId="4DD23D4F"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586D259" w14:textId="77777777" w:rsidR="008C6FF2" w:rsidRDefault="008C6FF2" w:rsidP="00B93772">
      <w:pPr>
        <w:pStyle w:val="BodyText"/>
      </w:pPr>
    </w:p>
    <w:p w14:paraId="70406138" w14:textId="77777777" w:rsidR="008C6FF2" w:rsidRDefault="008C6FF2" w:rsidP="00B93772">
      <w:pPr>
        <w:pStyle w:val="BodyText"/>
      </w:pPr>
    </w:p>
    <w:p w14:paraId="70DE86B8" w14:textId="77777777" w:rsidR="007768F0" w:rsidRPr="009739D1" w:rsidRDefault="007768F0" w:rsidP="007768F0">
      <w:pPr>
        <w:pStyle w:val="Heading2"/>
      </w:pPr>
      <w:r w:rsidRPr="009739D1">
        <w:t>SECTION 2.0 - SERVICE RULES AND REGULATIONS (Continued)</w:t>
      </w:r>
    </w:p>
    <w:p w14:paraId="23E337E8" w14:textId="77777777" w:rsidR="00932BCE" w:rsidRPr="009739D1" w:rsidRDefault="00932BCE" w:rsidP="007768F0">
      <w:pPr>
        <w:pStyle w:val="Heading3"/>
      </w:pPr>
      <w:r w:rsidRPr="009739D1">
        <w:t xml:space="preserve">Section 2.15 - Quality of Service </w:t>
      </w:r>
    </w:p>
    <w:p w14:paraId="5EE48AE2"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0B0E482" w14:textId="77777777" w:rsidR="00932BCE" w:rsidRPr="009739D1" w:rsidRDefault="00932BCE" w:rsidP="007768F0">
      <w:pPr>
        <w:pStyle w:val="Heading3"/>
      </w:pPr>
      <w:r w:rsidRPr="009739D1">
        <w:t xml:space="preserve">Section 2.16 - Customer Complaints and Disputes </w:t>
      </w:r>
    </w:p>
    <w:p w14:paraId="1D3B11FD"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7E2DEAAD"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4290FD66"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F560EBE" w14:textId="77777777" w:rsidR="00932BCE" w:rsidRPr="009739D1" w:rsidRDefault="00932BCE" w:rsidP="007768F0">
      <w:pPr>
        <w:pStyle w:val="Heading3"/>
      </w:pPr>
      <w:r w:rsidRPr="009739D1">
        <w:t xml:space="preserve">Section 2.17 - Customer Liability </w:t>
      </w:r>
    </w:p>
    <w:p w14:paraId="33805CF3"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E7AAC85"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233946C8" w14:textId="77777777" w:rsidR="00932BCE" w:rsidRPr="009739D1" w:rsidRDefault="00932BCE" w:rsidP="00EA0A97">
      <w:pPr>
        <w:pStyle w:val="Heading2"/>
      </w:pPr>
      <w:r w:rsidRPr="009739D1">
        <w:lastRenderedPageBreak/>
        <w:t>SECTION 3.0--EXTENSION POLICY</w:t>
      </w:r>
      <w:bookmarkEnd w:id="3"/>
      <w:r w:rsidRPr="009739D1">
        <w:t xml:space="preserve"> </w:t>
      </w:r>
    </w:p>
    <w:p w14:paraId="675D1FAD" w14:textId="77777777" w:rsidR="00932BCE" w:rsidRPr="009739D1" w:rsidRDefault="00932BCE" w:rsidP="00EA0A97">
      <w:pPr>
        <w:pStyle w:val="Heading3"/>
      </w:pPr>
      <w:r w:rsidRPr="009739D1">
        <w:t xml:space="preserve">Section 3.01 - Standard Extension Requirements </w:t>
      </w:r>
    </w:p>
    <w:p w14:paraId="7A951273"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43F1C77A"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2D7E7D58"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89B73A1" w14:textId="77777777" w:rsidR="00932BCE" w:rsidRPr="009739D1" w:rsidRDefault="00932BCE" w:rsidP="00EA0A97">
      <w:pPr>
        <w:pStyle w:val="Heading3"/>
      </w:pPr>
      <w:r w:rsidRPr="009739D1">
        <w:t xml:space="preserve">Section 3.02 - Costs Utilities and Service Applicants Shall Bear </w:t>
      </w:r>
    </w:p>
    <w:p w14:paraId="2EAFDF7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2C1C1133"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4BCCA3E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04B793C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11AC229E"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13B8B02A"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2F4AE78B"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67A18062" w14:textId="77777777" w:rsidR="00031CAC" w:rsidRDefault="00031CAC">
      <w:pPr>
        <w:autoSpaceDE/>
        <w:autoSpaceDN/>
        <w:adjustRightInd/>
        <w:spacing w:before="0" w:after="0"/>
        <w:contextualSpacing w:val="0"/>
        <w:jc w:val="left"/>
        <w:rPr>
          <w:b/>
          <w:bCs/>
          <w:iCs/>
          <w:caps/>
          <w:szCs w:val="28"/>
        </w:rPr>
      </w:pPr>
      <w:r>
        <w:br w:type="page"/>
      </w:r>
    </w:p>
    <w:p w14:paraId="39C714FB" w14:textId="77777777" w:rsidR="00EA0A97" w:rsidRPr="009739D1" w:rsidRDefault="00EA0A97" w:rsidP="00A81C40">
      <w:pPr>
        <w:pStyle w:val="Heading2"/>
      </w:pPr>
      <w:r w:rsidRPr="009739D1">
        <w:lastRenderedPageBreak/>
        <w:t>SECTION 3.0--EXTENSION POLICY (continued)</w:t>
      </w:r>
    </w:p>
    <w:p w14:paraId="257CB1CF" w14:textId="77777777" w:rsidR="00EA0A97" w:rsidRPr="009739D1" w:rsidRDefault="00EA0A97" w:rsidP="00EA0A97">
      <w:pPr>
        <w:pStyle w:val="Heading3"/>
      </w:pPr>
      <w:r w:rsidRPr="009739D1">
        <w:t xml:space="preserve">Section 3.02 - Costs Utilities and Service Applicants Shall Bear (continued) </w:t>
      </w:r>
    </w:p>
    <w:p w14:paraId="3BBE16C2"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67BF209"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5C0109C7"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2EE0EE36"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061F5C12" w14:textId="77777777" w:rsidR="00932BCE" w:rsidRPr="009739D1" w:rsidRDefault="00932BCE" w:rsidP="00EA0A97">
      <w:pPr>
        <w:pStyle w:val="Heading3"/>
      </w:pPr>
      <w:r w:rsidRPr="009739D1">
        <w:t xml:space="preserve">Section 3.03 - Contributions in Aid of Construction </w:t>
      </w:r>
    </w:p>
    <w:p w14:paraId="7C1BD8D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35A495B"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49BD0A24" w14:textId="77777777" w:rsidR="00F804DA" w:rsidRDefault="00F804DA">
      <w:pPr>
        <w:autoSpaceDE/>
        <w:autoSpaceDN/>
        <w:adjustRightInd/>
        <w:spacing w:before="0" w:after="0"/>
        <w:contextualSpacing w:val="0"/>
        <w:jc w:val="left"/>
      </w:pPr>
      <w:r>
        <w:rPr>
          <w:b/>
          <w:bCs/>
          <w:iCs/>
          <w:caps/>
        </w:rPr>
        <w:br w:type="page"/>
      </w:r>
    </w:p>
    <w:p w14:paraId="743AD7FF" w14:textId="77777777" w:rsidR="00EA0A97" w:rsidRPr="009739D1" w:rsidRDefault="00EA0A97" w:rsidP="00EA0A97">
      <w:pPr>
        <w:pStyle w:val="Heading2"/>
      </w:pPr>
      <w:r w:rsidRPr="009739D1">
        <w:lastRenderedPageBreak/>
        <w:t>SECTION 3.0--EXTENSION POLICY (continued)</w:t>
      </w:r>
    </w:p>
    <w:p w14:paraId="107D5870" w14:textId="77777777" w:rsidR="00EA0A97" w:rsidRPr="009739D1" w:rsidRDefault="00EA0A97" w:rsidP="00EA0A97">
      <w:pPr>
        <w:pStyle w:val="Heading3"/>
      </w:pPr>
      <w:bookmarkStart w:id="4" w:name="_Hlk71285194"/>
      <w:r w:rsidRPr="009739D1">
        <w:t xml:space="preserve">Section 3.03 - Contributions in Aid of Construction (continued)  </w:t>
      </w:r>
    </w:p>
    <w:p w14:paraId="33B66B79"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7845CFEE"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2946C889" w14:textId="77777777" w:rsidR="00932BCE" w:rsidRPr="009739D1" w:rsidRDefault="00932BCE" w:rsidP="00EA0A97">
      <w:pPr>
        <w:ind w:left="446"/>
        <w:contextualSpacing w:val="0"/>
      </w:pPr>
      <w:r w:rsidRPr="009739D1">
        <w:t xml:space="preserve">• Under a contract and only in accordance with the terms of the contract; or </w:t>
      </w:r>
    </w:p>
    <w:p w14:paraId="1B87F8FA"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4A67540E"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791070A1" w14:textId="77777777" w:rsidR="00932BCE" w:rsidRPr="009739D1" w:rsidRDefault="00932BCE" w:rsidP="00EA0A97">
      <w:pPr>
        <w:pStyle w:val="Heading3"/>
      </w:pPr>
      <w:r w:rsidRPr="009739D1">
        <w:t xml:space="preserve">Section 3.04 - Appealing Connection Costs </w:t>
      </w:r>
    </w:p>
    <w:p w14:paraId="06BDBEA3"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3847274A" w14:textId="77777777" w:rsidR="00EA0A97" w:rsidRPr="009739D1" w:rsidRDefault="00EA0A97" w:rsidP="00EA0A97">
      <w:pPr>
        <w:pStyle w:val="Heading3"/>
      </w:pPr>
      <w:r w:rsidRPr="009739D1">
        <w:t xml:space="preserve">Section 3.05 - Applying for Service </w:t>
      </w:r>
    </w:p>
    <w:p w14:paraId="1CBB24F1"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284E9F9" w14:textId="77777777" w:rsidR="00F804DA" w:rsidRDefault="00F804DA">
      <w:pPr>
        <w:autoSpaceDE/>
        <w:autoSpaceDN/>
        <w:adjustRightInd/>
        <w:spacing w:before="0" w:after="0"/>
        <w:contextualSpacing w:val="0"/>
        <w:jc w:val="left"/>
      </w:pPr>
      <w:r>
        <w:rPr>
          <w:b/>
          <w:bCs/>
          <w:iCs/>
          <w:caps/>
        </w:rPr>
        <w:br w:type="page"/>
      </w:r>
    </w:p>
    <w:p w14:paraId="5010C6AE" w14:textId="77777777" w:rsidR="00EA0A97" w:rsidRPr="009739D1" w:rsidRDefault="00EA0A97" w:rsidP="00EA0A97">
      <w:pPr>
        <w:pStyle w:val="Heading2"/>
      </w:pPr>
      <w:r w:rsidRPr="009739D1">
        <w:lastRenderedPageBreak/>
        <w:t>SECTION 3.0--EXTENSION POLICY (continued)</w:t>
      </w:r>
    </w:p>
    <w:p w14:paraId="2EA2D728"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3824DA1F"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8D0A0C3" w14:textId="77777777" w:rsidR="00932BCE" w:rsidRPr="009739D1" w:rsidRDefault="00932BCE" w:rsidP="00EA0A97">
      <w:pPr>
        <w:pStyle w:val="Heading3"/>
      </w:pPr>
      <w:r w:rsidRPr="009739D1">
        <w:t xml:space="preserve">Section 3.06 - Qualified Service Applicant </w:t>
      </w:r>
    </w:p>
    <w:p w14:paraId="76B4604F"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0DFA021"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1E0EB4FB" w14:textId="77777777" w:rsidR="00932BCE" w:rsidRPr="009739D1" w:rsidRDefault="00932BCE" w:rsidP="007768F0">
      <w:pPr>
        <w:pStyle w:val="Heading3"/>
      </w:pPr>
      <w:r w:rsidRPr="009739D1">
        <w:t xml:space="preserve">Section 3.07 - Developer Requirements </w:t>
      </w:r>
    </w:p>
    <w:p w14:paraId="3541D45B"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97C7DDD" w14:textId="77777777" w:rsidR="007768F0" w:rsidRDefault="007768F0" w:rsidP="007747A8">
      <w:pPr>
        <w:rPr>
          <w:sz w:val="22"/>
          <w:szCs w:val="22"/>
        </w:rPr>
      </w:pPr>
    </w:p>
    <w:p w14:paraId="77F55E76" w14:textId="77777777" w:rsidR="008C6FF2" w:rsidRDefault="008C6FF2" w:rsidP="007747A8">
      <w:pPr>
        <w:rPr>
          <w:sz w:val="22"/>
          <w:szCs w:val="22"/>
        </w:rPr>
      </w:pPr>
    </w:p>
    <w:p w14:paraId="1B35CEDA" w14:textId="77777777" w:rsidR="008C6FF2" w:rsidRDefault="008C6FF2" w:rsidP="007747A8">
      <w:pPr>
        <w:rPr>
          <w:sz w:val="22"/>
          <w:szCs w:val="22"/>
        </w:rPr>
      </w:pPr>
    </w:p>
    <w:p w14:paraId="7A4D4FF1" w14:textId="77777777" w:rsidR="008C6FF2" w:rsidRDefault="008C6FF2" w:rsidP="007747A8">
      <w:pPr>
        <w:rPr>
          <w:sz w:val="22"/>
          <w:szCs w:val="22"/>
        </w:rPr>
      </w:pPr>
    </w:p>
    <w:p w14:paraId="0300CD16" w14:textId="77777777" w:rsidR="008C6FF2" w:rsidRDefault="008C6FF2" w:rsidP="007747A8">
      <w:pPr>
        <w:rPr>
          <w:sz w:val="22"/>
          <w:szCs w:val="22"/>
        </w:rPr>
      </w:pPr>
    </w:p>
    <w:p w14:paraId="50C87445" w14:textId="77777777" w:rsidR="008C6FF2" w:rsidRDefault="008C6FF2" w:rsidP="007747A8">
      <w:pPr>
        <w:rPr>
          <w:sz w:val="22"/>
          <w:szCs w:val="22"/>
        </w:rPr>
      </w:pPr>
    </w:p>
    <w:p w14:paraId="35216C83" w14:textId="77777777" w:rsidR="008C6FF2" w:rsidRDefault="008C6FF2" w:rsidP="007747A8">
      <w:pPr>
        <w:rPr>
          <w:sz w:val="22"/>
          <w:szCs w:val="22"/>
        </w:rPr>
      </w:pPr>
    </w:p>
    <w:p w14:paraId="5E4CA838" w14:textId="77777777" w:rsidR="008C6FF2" w:rsidRDefault="008C6FF2" w:rsidP="007747A8">
      <w:pPr>
        <w:rPr>
          <w:sz w:val="22"/>
          <w:szCs w:val="22"/>
        </w:rPr>
      </w:pPr>
    </w:p>
    <w:p w14:paraId="3DDE42E3" w14:textId="77777777" w:rsidR="008C6FF2" w:rsidRDefault="008C6FF2" w:rsidP="007747A8">
      <w:pPr>
        <w:rPr>
          <w:sz w:val="22"/>
          <w:szCs w:val="22"/>
        </w:rPr>
      </w:pPr>
    </w:p>
    <w:p w14:paraId="12B8D071" w14:textId="77777777" w:rsidR="008C6FF2" w:rsidRDefault="008C6FF2" w:rsidP="007747A8">
      <w:pPr>
        <w:rPr>
          <w:sz w:val="22"/>
          <w:szCs w:val="22"/>
        </w:rPr>
      </w:pPr>
    </w:p>
    <w:p w14:paraId="57212796"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2DF88999"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32C37FD6" w14:textId="77777777" w:rsidR="00DA025C" w:rsidRPr="008A04B3" w:rsidRDefault="00DA025C" w:rsidP="00DA025C">
      <w:pPr>
        <w:jc w:val="center"/>
      </w:pPr>
      <w:r>
        <w:t xml:space="preserve">APPENDIX A </w:t>
      </w:r>
      <w:r w:rsidRPr="008A04B3">
        <w:t>- DROUGHT CONTINGENCY PLAN</w:t>
      </w:r>
    </w:p>
    <w:p w14:paraId="110BF2A3"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2680C0B" w14:textId="77777777" w:rsidR="00DA025C" w:rsidRPr="006E46BA" w:rsidRDefault="00DA025C" w:rsidP="00DA025C"/>
    <w:p w14:paraId="3CA2B7A5" w14:textId="77777777" w:rsidR="00DA025C" w:rsidRPr="006E46BA" w:rsidRDefault="00DA025C" w:rsidP="00DA025C">
      <w:pPr>
        <w:jc w:val="center"/>
      </w:pPr>
      <w:r>
        <w:br w:type="page"/>
      </w:r>
    </w:p>
    <w:p w14:paraId="496C10E1"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1D05CB5" w14:textId="77777777" w:rsidR="00DA025C" w:rsidRPr="006E46BA" w:rsidRDefault="00DA025C" w:rsidP="00DA025C">
      <w:pPr>
        <w:jc w:val="center"/>
      </w:pPr>
      <w:r w:rsidRPr="006E46BA">
        <w:t>(Utility Must Attach Blank Copy)</w:t>
      </w:r>
    </w:p>
    <w:p w14:paraId="418164D8"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430F0" w14:textId="77777777" w:rsidR="0078775C" w:rsidRDefault="0078775C">
      <w:r>
        <w:separator/>
      </w:r>
    </w:p>
  </w:endnote>
  <w:endnote w:type="continuationSeparator" w:id="0">
    <w:p w14:paraId="56120C2D" w14:textId="77777777" w:rsidR="0078775C" w:rsidRDefault="0078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DDF4D" w14:textId="5CC3A368" w:rsidR="0078775C" w:rsidRPr="00AE4186" w:rsidRDefault="0078775C" w:rsidP="00AE4186">
    <w:pPr>
      <w:rPr>
        <w:b/>
      </w:rPr>
    </w:pPr>
    <w:r w:rsidRPr="00686914">
      <w:rPr>
        <w:b/>
        <w:szCs w:val="24"/>
      </w:rPr>
      <w:t>Docket No.</w:t>
    </w:r>
    <w:r w:rsidRPr="006719FF">
      <w:rPr>
        <w:b/>
        <w:szCs w:val="24"/>
      </w:rPr>
      <w:t xml:space="preserve"> 51607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79AE2" w14:textId="77777777" w:rsidR="0078775C" w:rsidRPr="00AE4186" w:rsidRDefault="0078775C"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73F3F" w14:textId="77777777" w:rsidR="0078775C" w:rsidRDefault="0078775C">
      <w:r>
        <w:separator/>
      </w:r>
    </w:p>
  </w:footnote>
  <w:footnote w:type="continuationSeparator" w:id="0">
    <w:p w14:paraId="48CA0706" w14:textId="77777777" w:rsidR="0078775C" w:rsidRDefault="00787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5521A" w14:textId="0CEE5858" w:rsidR="0078775C" w:rsidRDefault="0078775C" w:rsidP="00AE4186">
    <w:pPr>
      <w:pStyle w:val="Header"/>
      <w:tabs>
        <w:tab w:val="clear" w:pos="8640"/>
        <w:tab w:val="right" w:pos="9450"/>
      </w:tabs>
    </w:pPr>
    <w:r w:rsidRPr="006719FF">
      <w:rPr>
        <w:sz w:val="22"/>
        <w:szCs w:val="22"/>
        <w:u w:val="single"/>
      </w:rPr>
      <w:t>Wood Acres Properties, LLC</w:t>
    </w:r>
    <w:r w:rsidRPr="006719FF">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0E65" w14:textId="77777777" w:rsidR="0078775C" w:rsidRPr="00DA025C" w:rsidRDefault="0078775C"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EBD"/>
    <w:rsid w:val="00011669"/>
    <w:rsid w:val="0001331D"/>
    <w:rsid w:val="00015F2E"/>
    <w:rsid w:val="00021841"/>
    <w:rsid w:val="00031CAC"/>
    <w:rsid w:val="00034C4C"/>
    <w:rsid w:val="00060F64"/>
    <w:rsid w:val="0007313A"/>
    <w:rsid w:val="000A127D"/>
    <w:rsid w:val="000A278C"/>
    <w:rsid w:val="000C6CF0"/>
    <w:rsid w:val="000D11CA"/>
    <w:rsid w:val="000D451B"/>
    <w:rsid w:val="00100A10"/>
    <w:rsid w:val="00101689"/>
    <w:rsid w:val="00127E55"/>
    <w:rsid w:val="00151427"/>
    <w:rsid w:val="00167A03"/>
    <w:rsid w:val="00177C8A"/>
    <w:rsid w:val="00190CA0"/>
    <w:rsid w:val="00191663"/>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503EBD"/>
    <w:rsid w:val="00515DCA"/>
    <w:rsid w:val="005773E7"/>
    <w:rsid w:val="00580DEB"/>
    <w:rsid w:val="00585011"/>
    <w:rsid w:val="00597072"/>
    <w:rsid w:val="005D646B"/>
    <w:rsid w:val="005F44A5"/>
    <w:rsid w:val="0064231D"/>
    <w:rsid w:val="006719FF"/>
    <w:rsid w:val="00686914"/>
    <w:rsid w:val="00697968"/>
    <w:rsid w:val="00697FCA"/>
    <w:rsid w:val="006A2FCE"/>
    <w:rsid w:val="006B2CF7"/>
    <w:rsid w:val="006C6997"/>
    <w:rsid w:val="006D2793"/>
    <w:rsid w:val="006E241F"/>
    <w:rsid w:val="006F1035"/>
    <w:rsid w:val="006F709B"/>
    <w:rsid w:val="00711BD9"/>
    <w:rsid w:val="00745480"/>
    <w:rsid w:val="007747A8"/>
    <w:rsid w:val="007768F0"/>
    <w:rsid w:val="0077747B"/>
    <w:rsid w:val="007809BF"/>
    <w:rsid w:val="00784BDC"/>
    <w:rsid w:val="0078775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39A"/>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65B69"/>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8E6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17</Pages>
  <Words>5825</Words>
  <Characters>31306</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2021-06-14T19:25:00Z</dcterms:created>
  <dcterms:modified xsi:type="dcterms:W3CDTF">2021-06-14T19:25:00Z</dcterms:modified>
</cp:coreProperties>
</file>